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E45" w14:textId="77777777" w:rsidR="00A51C44" w:rsidRPr="00F70D43" w:rsidRDefault="00F70D43" w:rsidP="006708AE">
      <w:pPr>
        <w:rPr>
          <w:rFonts w:ascii="Times New (W1)" w:hAnsi="Times New (W1)"/>
          <w:noProof/>
          <w:lang w:val="en-MY" w:eastAsia="en-MY"/>
        </w:rPr>
      </w:pPr>
      <w:r>
        <w:rPr>
          <w:noProof/>
          <w:lang w:val="en-MY" w:eastAsia="en-MY"/>
        </w:rPr>
        <w:t xml:space="preserve"> </w:t>
      </w:r>
    </w:p>
    <w:p w14:paraId="49A4A20A" w14:textId="77777777" w:rsidR="00407A54" w:rsidRDefault="00407A54" w:rsidP="00BD4D51">
      <w:pPr>
        <w:jc w:val="center"/>
        <w:rPr>
          <w:rFonts w:ascii="Times New (W1)" w:hAnsi="Times New (W1)"/>
          <w:color w:val="17365D" w:themeColor="text2" w:themeShade="BF"/>
          <w:sz w:val="36"/>
          <w:szCs w:val="36"/>
        </w:rPr>
      </w:pPr>
    </w:p>
    <w:p w14:paraId="4BE94395" w14:textId="77777777" w:rsidR="00407A54" w:rsidRDefault="00407A54" w:rsidP="00BD4D51">
      <w:pPr>
        <w:jc w:val="center"/>
        <w:rPr>
          <w:rFonts w:ascii="Times New (W1)" w:hAnsi="Times New (W1)"/>
          <w:color w:val="17365D" w:themeColor="text2" w:themeShade="BF"/>
          <w:sz w:val="36"/>
          <w:szCs w:val="36"/>
        </w:rPr>
      </w:pPr>
    </w:p>
    <w:p w14:paraId="4ED27ED3" w14:textId="77777777" w:rsidR="006708AE" w:rsidRPr="00BD4D51" w:rsidRDefault="00BD4D51" w:rsidP="00BD4D51">
      <w:pPr>
        <w:jc w:val="center"/>
        <w:rPr>
          <w:rFonts w:ascii="Times New (W1)" w:hAnsi="Times New (W1)"/>
          <w:color w:val="17365D" w:themeColor="text2" w:themeShade="BF"/>
          <w:sz w:val="36"/>
          <w:szCs w:val="36"/>
        </w:rPr>
      </w:pPr>
      <w:r w:rsidRPr="00BD4D51">
        <w:rPr>
          <w:rFonts w:ascii="Times New (W1)" w:hAnsi="Times New (W1)"/>
          <w:color w:val="17365D" w:themeColor="text2" w:themeShade="BF"/>
          <w:sz w:val="36"/>
          <w:szCs w:val="36"/>
        </w:rPr>
        <w:t>CONCORD ROBBINS WATER SUPPLY CORPORATION</w:t>
      </w:r>
    </w:p>
    <w:p w14:paraId="7C583A5E" w14:textId="77777777" w:rsidR="006708AE" w:rsidRDefault="00BD4D51" w:rsidP="006708AE">
      <w:r>
        <w:t xml:space="preserve">                      </w:t>
      </w:r>
    </w:p>
    <w:p w14:paraId="5FC4208E" w14:textId="77777777" w:rsidR="006708AE" w:rsidRDefault="006708AE" w:rsidP="006708AE">
      <w:pPr>
        <w:ind w:left="810" w:right="734"/>
      </w:pPr>
      <w:r>
        <w:t>PO Box 35</w:t>
      </w:r>
      <w:r>
        <w:tab/>
      </w:r>
      <w:r>
        <w:tab/>
        <w:t xml:space="preserve">    </w:t>
      </w:r>
      <w:r w:rsidR="00BD4D51">
        <w:t xml:space="preserve"> </w:t>
      </w:r>
      <w:r>
        <w:t xml:space="preserve"> </w:t>
      </w:r>
      <w:r w:rsidR="007C7455">
        <w:t xml:space="preserve">                                                                                                 </w:t>
      </w:r>
      <w:r>
        <w:t>Ph.  903-626-4330</w:t>
      </w:r>
    </w:p>
    <w:p w14:paraId="0221E3E5" w14:textId="298B0F46" w:rsidR="006708AE" w:rsidRDefault="00514037" w:rsidP="006708AE">
      <w:pPr>
        <w:ind w:left="810" w:right="734"/>
      </w:pPr>
      <w:r>
        <w:t>Marquez</w:t>
      </w:r>
      <w:r w:rsidR="006708AE">
        <w:t>, TX 778</w:t>
      </w:r>
      <w:r>
        <w:t>65</w:t>
      </w:r>
      <w:r w:rsidR="006708AE">
        <w:t xml:space="preserve">                  </w:t>
      </w:r>
      <w:r w:rsidR="007C7455">
        <w:t xml:space="preserve">                                                                                      </w:t>
      </w:r>
      <w:proofErr w:type="gramStart"/>
      <w:r w:rsidR="006708AE">
        <w:t>Fax  903</w:t>
      </w:r>
      <w:proofErr w:type="gramEnd"/>
      <w:r w:rsidR="006708AE">
        <w:t>-626-4377</w:t>
      </w:r>
    </w:p>
    <w:p w14:paraId="693088C7" w14:textId="77777777" w:rsidR="006708AE" w:rsidRDefault="006708AE" w:rsidP="006708AE">
      <w:pPr>
        <w:ind w:left="810" w:right="734"/>
      </w:pPr>
      <w:r w:rsidRPr="006708AE">
        <w:t>www.concordrobbins.com</w:t>
      </w:r>
      <w:r>
        <w:t xml:space="preserve"> </w:t>
      </w:r>
      <w:r>
        <w:tab/>
        <w:t xml:space="preserve">                                                           </w:t>
      </w:r>
      <w:r w:rsidR="00F70D43" w:rsidRPr="00F70D43">
        <w:t>customerservice@concordrobbins.com</w:t>
      </w:r>
    </w:p>
    <w:p w14:paraId="05FC2A2B" w14:textId="77777777" w:rsidR="00F70D43" w:rsidRPr="006708AE" w:rsidRDefault="00F70D43" w:rsidP="006708AE">
      <w:pPr>
        <w:ind w:left="810" w:right="734"/>
      </w:pPr>
      <w:r>
        <w:t>____________________________________________________________________________________</w:t>
      </w:r>
    </w:p>
    <w:p w14:paraId="35EA5F01" w14:textId="3759D9B1" w:rsidR="006708AE" w:rsidRDefault="006708AE" w:rsidP="006708AE"/>
    <w:p w14:paraId="0D01208A" w14:textId="7F49FB50" w:rsidR="002E4EAC" w:rsidRDefault="002E4EAC" w:rsidP="006708AE"/>
    <w:p w14:paraId="19B35EB2" w14:textId="235BA38C" w:rsidR="007E1576" w:rsidRDefault="002C3F84" w:rsidP="00990F94">
      <w:pPr>
        <w:ind w:left="1440" w:right="1364"/>
      </w:pPr>
      <w:r>
        <w:t>October 15, 2021</w:t>
      </w:r>
    </w:p>
    <w:p w14:paraId="0D9E0628" w14:textId="025EED46" w:rsidR="002C3F84" w:rsidRDefault="002C3F84" w:rsidP="00990F94">
      <w:pPr>
        <w:ind w:left="1440" w:right="1364"/>
      </w:pPr>
    </w:p>
    <w:p w14:paraId="1C84D528" w14:textId="77777777" w:rsidR="00990F94" w:rsidRDefault="002C3F84" w:rsidP="00990F94">
      <w:pPr>
        <w:ind w:left="1440" w:right="1364"/>
      </w:pPr>
      <w:r>
        <w:t>RE:   SENATE BILL 3, 87</w:t>
      </w:r>
      <w:r w:rsidRPr="002C3F84">
        <w:rPr>
          <w:vertAlign w:val="superscript"/>
        </w:rPr>
        <w:t>th</w:t>
      </w:r>
      <w:r>
        <w:t xml:space="preserve"> Legislature, Regular Session Compliance Guidance, </w:t>
      </w:r>
    </w:p>
    <w:p w14:paraId="0EC14783" w14:textId="2EF23148" w:rsidR="002C3F84" w:rsidRDefault="002C3F84" w:rsidP="00990F94">
      <w:pPr>
        <w:ind w:left="1440" w:right="1364"/>
      </w:pPr>
      <w:r>
        <w:t xml:space="preserve">Texas Water Code (TWC) </w:t>
      </w:r>
      <w:r>
        <w:t>§13/1396</w:t>
      </w:r>
    </w:p>
    <w:p w14:paraId="15AE077B" w14:textId="5061AB5C" w:rsidR="002E4EAC" w:rsidRDefault="002E4EAC" w:rsidP="00990F94">
      <w:pPr>
        <w:ind w:left="1440" w:right="1364"/>
      </w:pPr>
    </w:p>
    <w:p w14:paraId="4DF7D2AB" w14:textId="45454664" w:rsidR="002E4EAC" w:rsidRDefault="002E4EAC" w:rsidP="00990F94">
      <w:pPr>
        <w:ind w:left="1440" w:right="1364"/>
      </w:pPr>
    </w:p>
    <w:p w14:paraId="0DAA4884" w14:textId="38C1C074" w:rsidR="002C3F84" w:rsidRDefault="002C3F84" w:rsidP="00990F94">
      <w:pPr>
        <w:ind w:left="1440" w:right="1364"/>
      </w:pPr>
      <w:r>
        <w:t xml:space="preserve">This is to identify </w:t>
      </w:r>
      <w:r w:rsidR="00E87700">
        <w:t xml:space="preserve">the electric services that quality for critical load status for </w:t>
      </w:r>
      <w:r>
        <w:t xml:space="preserve">CONCORD ROBBINS WATER SUPPLY CORPORATION </w:t>
      </w:r>
      <w:r w:rsidR="00E87700">
        <w:t>and LAKEWOOD WATER SUPPLY.</w:t>
      </w:r>
    </w:p>
    <w:p w14:paraId="7C5BDA75" w14:textId="6AD8C7AB" w:rsidR="002C3F84" w:rsidRDefault="002C3F84" w:rsidP="00990F94">
      <w:pPr>
        <w:ind w:left="1440" w:right="1364"/>
      </w:pPr>
    </w:p>
    <w:p w14:paraId="1970CD0E" w14:textId="3966EC3F" w:rsidR="002C3F84" w:rsidRDefault="002C3F84" w:rsidP="00990F94">
      <w:pPr>
        <w:ind w:left="1440" w:right="1364"/>
      </w:pPr>
      <w:r>
        <w:t>The following are locations of our water</w:t>
      </w:r>
      <w:r w:rsidR="00990F94">
        <w:t xml:space="preserve"> wells and</w:t>
      </w:r>
      <w:r>
        <w:t xml:space="preserve"> plants</w:t>
      </w:r>
      <w:r w:rsidR="00990F94">
        <w:t xml:space="preserve"> </w:t>
      </w:r>
      <w:r>
        <w:t>which serve water to our rural members of Leon County:</w:t>
      </w:r>
    </w:p>
    <w:p w14:paraId="5275D880" w14:textId="77777777" w:rsidR="00990F94" w:rsidRDefault="00990F94" w:rsidP="00990F94">
      <w:pPr>
        <w:ind w:left="1440" w:right="1364"/>
      </w:pPr>
    </w:p>
    <w:p w14:paraId="631C8398" w14:textId="5CEA29D0" w:rsidR="002C3F84" w:rsidRPr="00990F94" w:rsidRDefault="0000706D" w:rsidP="00E87700">
      <w:pPr>
        <w:ind w:left="1440" w:right="1274"/>
      </w:pPr>
      <w:r>
        <w:rPr>
          <w:u w:val="single"/>
        </w:rPr>
        <w:t>Account #</w:t>
      </w:r>
      <w:r w:rsidR="00990F94">
        <w:tab/>
      </w:r>
      <w:r w:rsidR="00990F94">
        <w:rPr>
          <w:u w:val="single"/>
        </w:rPr>
        <w:t>Location</w:t>
      </w:r>
      <w:r w:rsidR="00990F94">
        <w:tab/>
      </w:r>
      <w:r w:rsidR="00990F94">
        <w:tab/>
      </w:r>
      <w:r w:rsidR="00E87700">
        <w:tab/>
      </w:r>
      <w:r w:rsidR="00990F94">
        <w:rPr>
          <w:u w:val="single"/>
        </w:rPr>
        <w:t>Address</w:t>
      </w:r>
      <w:r w:rsidR="00990F94">
        <w:tab/>
      </w:r>
      <w:r w:rsidR="00990F94">
        <w:tab/>
      </w:r>
      <w:r w:rsidR="00990F94">
        <w:rPr>
          <w:u w:val="single"/>
        </w:rPr>
        <w:t>City, State</w:t>
      </w:r>
    </w:p>
    <w:p w14:paraId="044E1D07" w14:textId="00F7432C" w:rsidR="00990F94" w:rsidRDefault="0000706D" w:rsidP="0000706D">
      <w:pPr>
        <w:ind w:left="720" w:right="1364" w:firstLine="720"/>
      </w:pPr>
      <w:r>
        <w:t>45200-002</w:t>
      </w:r>
      <w:r>
        <w:tab/>
      </w:r>
      <w:r w:rsidR="00990F94">
        <w:t>Plant #3</w:t>
      </w:r>
      <w:r w:rsidR="00990F94">
        <w:tab/>
      </w:r>
      <w:r w:rsidR="00990F94">
        <w:tab/>
      </w:r>
      <w:r w:rsidR="00E87700">
        <w:tab/>
      </w:r>
      <w:r w:rsidR="00990F94">
        <w:t>2406 FM 1147</w:t>
      </w:r>
      <w:r w:rsidR="00990F94">
        <w:tab/>
      </w:r>
      <w:r w:rsidR="00990F94">
        <w:tab/>
        <w:t>Marquez, TX</w:t>
      </w:r>
    </w:p>
    <w:p w14:paraId="2C834BF5" w14:textId="76B2D6C3" w:rsidR="00990F94" w:rsidRDefault="0000706D" w:rsidP="0000706D">
      <w:pPr>
        <w:ind w:left="720" w:right="1364" w:firstLine="720"/>
      </w:pPr>
      <w:r>
        <w:t>45200-003</w:t>
      </w:r>
      <w:r>
        <w:tab/>
      </w:r>
      <w:r w:rsidR="00990F94">
        <w:t>Plant #5</w:t>
      </w:r>
      <w:r w:rsidR="00990F94">
        <w:tab/>
      </w:r>
      <w:r w:rsidR="00990F94">
        <w:tab/>
      </w:r>
      <w:r w:rsidR="00E87700">
        <w:tab/>
      </w:r>
      <w:r w:rsidR="00990F94">
        <w:t>6922 W. CR 372</w:t>
      </w:r>
      <w:r w:rsidR="00990F94">
        <w:tab/>
        <w:t>Jewett, TX</w:t>
      </w:r>
    </w:p>
    <w:p w14:paraId="586D84EF" w14:textId="5AD8B8F3" w:rsidR="00990F94" w:rsidRDefault="0000706D" w:rsidP="0000706D">
      <w:pPr>
        <w:ind w:left="720" w:right="1364" w:firstLine="720"/>
      </w:pPr>
      <w:r>
        <w:t>5722-001</w:t>
      </w:r>
      <w:r>
        <w:tab/>
      </w:r>
      <w:r w:rsidR="00E87700">
        <w:t>Lakewood Water Supply</w:t>
      </w:r>
      <w:r w:rsidR="00990F94">
        <w:tab/>
      </w:r>
      <w:r>
        <w:tab/>
      </w:r>
    </w:p>
    <w:p w14:paraId="62182CF3" w14:textId="1E5304C7" w:rsidR="00990F94" w:rsidRDefault="0000706D" w:rsidP="00990F94">
      <w:pPr>
        <w:ind w:left="1440" w:right="1364"/>
      </w:pPr>
      <w:r>
        <w:tab/>
      </w:r>
      <w:r>
        <w:tab/>
        <w:t>(Plant 7)</w:t>
      </w:r>
      <w:r>
        <w:tab/>
      </w:r>
      <w:r>
        <w:tab/>
      </w:r>
      <w:r>
        <w:tab/>
      </w:r>
      <w:r>
        <w:t>20101 PR 3186</w:t>
      </w:r>
      <w:r>
        <w:tab/>
        <w:t>Marquez, TX</w:t>
      </w:r>
    </w:p>
    <w:p w14:paraId="78B77A7B" w14:textId="77777777" w:rsidR="00990F94" w:rsidRDefault="00990F94" w:rsidP="00990F94">
      <w:pPr>
        <w:ind w:left="1440" w:right="1364"/>
      </w:pPr>
    </w:p>
    <w:p w14:paraId="18AAC74C" w14:textId="77777777" w:rsidR="00990F94" w:rsidRDefault="00990F94" w:rsidP="00990F94">
      <w:pPr>
        <w:ind w:left="1440" w:right="1364"/>
      </w:pPr>
      <w:r>
        <w:t>The 1</w:t>
      </w:r>
      <w:r w:rsidRPr="00990F94">
        <w:rPr>
          <w:vertAlign w:val="superscript"/>
        </w:rPr>
        <w:t>st</w:t>
      </w:r>
      <w:r>
        <w:t xml:space="preserve"> Emergency Contact is Travis Treadway Phone 903-626-4330.</w:t>
      </w:r>
    </w:p>
    <w:p w14:paraId="491DB609" w14:textId="44924123" w:rsidR="00990F94" w:rsidRDefault="00990F94" w:rsidP="00990F94">
      <w:pPr>
        <w:ind w:left="1440" w:right="1364"/>
      </w:pPr>
      <w:r>
        <w:t>Alternate Contact is Delphia Woodall Phone 903-208-1245.</w:t>
      </w:r>
      <w:r>
        <w:tab/>
      </w:r>
    </w:p>
    <w:p w14:paraId="60AF2A32" w14:textId="03E37C21" w:rsidR="002C3F84" w:rsidRDefault="00990F94" w:rsidP="00990F94">
      <w:pPr>
        <w:ind w:left="1620" w:hanging="720"/>
      </w:pPr>
      <w:r>
        <w:tab/>
      </w:r>
      <w:r>
        <w:tab/>
      </w:r>
      <w:r>
        <w:tab/>
      </w:r>
      <w:r w:rsidR="002C3F84">
        <w:tab/>
      </w:r>
    </w:p>
    <w:sectPr w:rsidR="002C3F84" w:rsidSect="00763AA9">
      <w:footerReference w:type="default" r:id="rId9"/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EFAE" w14:textId="77777777" w:rsidR="005F25BB" w:rsidRDefault="005F25BB" w:rsidP="00514037">
      <w:r>
        <w:separator/>
      </w:r>
    </w:p>
  </w:endnote>
  <w:endnote w:type="continuationSeparator" w:id="0">
    <w:p w14:paraId="7D9D1DA0" w14:textId="77777777" w:rsidR="005F25BB" w:rsidRDefault="005F25BB" w:rsidP="0051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6152" w14:textId="016D3D6D" w:rsidR="00514037" w:rsidRPr="00514037" w:rsidRDefault="00514037" w:rsidP="00514037">
    <w:pPr>
      <w:pStyle w:val="Footer"/>
      <w:jc w:val="center"/>
      <w:rPr>
        <w:sz w:val="20"/>
        <w:szCs w:val="20"/>
      </w:rPr>
    </w:pPr>
    <w:r w:rsidRPr="00514037">
      <w:rPr>
        <w:sz w:val="20"/>
        <w:szCs w:val="20"/>
      </w:rPr>
      <w:t>“This institution is an equal opportunity provider.”</w:t>
    </w:r>
  </w:p>
  <w:p w14:paraId="4CAAB8F7" w14:textId="77777777" w:rsidR="00514037" w:rsidRDefault="00514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07576" w14:textId="77777777" w:rsidR="005F25BB" w:rsidRDefault="005F25BB" w:rsidP="00514037">
      <w:r>
        <w:separator/>
      </w:r>
    </w:p>
  </w:footnote>
  <w:footnote w:type="continuationSeparator" w:id="0">
    <w:p w14:paraId="642CF945" w14:textId="77777777" w:rsidR="005F25BB" w:rsidRDefault="005F25BB" w:rsidP="00514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90949"/>
    <w:multiLevelType w:val="hybridMultilevel"/>
    <w:tmpl w:val="167AC144"/>
    <w:lvl w:ilvl="0" w:tplc="3430903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5954694"/>
    <w:multiLevelType w:val="hybridMultilevel"/>
    <w:tmpl w:val="AAC845A4"/>
    <w:lvl w:ilvl="0" w:tplc="6C92B3F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82"/>
    <w:rsid w:val="0000706D"/>
    <w:rsid w:val="0002562F"/>
    <w:rsid w:val="000845AF"/>
    <w:rsid w:val="000B64AA"/>
    <w:rsid w:val="00140C57"/>
    <w:rsid w:val="001962AD"/>
    <w:rsid w:val="001C7182"/>
    <w:rsid w:val="002471E8"/>
    <w:rsid w:val="002839BE"/>
    <w:rsid w:val="00295020"/>
    <w:rsid w:val="002972EA"/>
    <w:rsid w:val="002C3F84"/>
    <w:rsid w:val="002E4EAC"/>
    <w:rsid w:val="00332BC8"/>
    <w:rsid w:val="003348DB"/>
    <w:rsid w:val="00392969"/>
    <w:rsid w:val="00407A54"/>
    <w:rsid w:val="004451C4"/>
    <w:rsid w:val="00455A77"/>
    <w:rsid w:val="0046336E"/>
    <w:rsid w:val="004B17DE"/>
    <w:rsid w:val="004D5CFF"/>
    <w:rsid w:val="004E78BB"/>
    <w:rsid w:val="00514037"/>
    <w:rsid w:val="00524509"/>
    <w:rsid w:val="00561044"/>
    <w:rsid w:val="005C5D05"/>
    <w:rsid w:val="005F25BB"/>
    <w:rsid w:val="006708AE"/>
    <w:rsid w:val="007000F6"/>
    <w:rsid w:val="00732F1A"/>
    <w:rsid w:val="00735175"/>
    <w:rsid w:val="0074677D"/>
    <w:rsid w:val="00763AA9"/>
    <w:rsid w:val="007C7455"/>
    <w:rsid w:val="007E1576"/>
    <w:rsid w:val="00812E01"/>
    <w:rsid w:val="00826BBF"/>
    <w:rsid w:val="00845075"/>
    <w:rsid w:val="008B3805"/>
    <w:rsid w:val="008D3312"/>
    <w:rsid w:val="00990F94"/>
    <w:rsid w:val="009D3330"/>
    <w:rsid w:val="00A51C44"/>
    <w:rsid w:val="00A66989"/>
    <w:rsid w:val="00AB5458"/>
    <w:rsid w:val="00AD4877"/>
    <w:rsid w:val="00B00ABC"/>
    <w:rsid w:val="00B30272"/>
    <w:rsid w:val="00B408D4"/>
    <w:rsid w:val="00B56D66"/>
    <w:rsid w:val="00B90DC3"/>
    <w:rsid w:val="00B93B4E"/>
    <w:rsid w:val="00BB5003"/>
    <w:rsid w:val="00BD4D51"/>
    <w:rsid w:val="00C02C47"/>
    <w:rsid w:val="00C2588F"/>
    <w:rsid w:val="00C75964"/>
    <w:rsid w:val="00C7744C"/>
    <w:rsid w:val="00CD1CD2"/>
    <w:rsid w:val="00D71E8E"/>
    <w:rsid w:val="00E03DDD"/>
    <w:rsid w:val="00E87700"/>
    <w:rsid w:val="00F07024"/>
    <w:rsid w:val="00F2106E"/>
    <w:rsid w:val="00F33451"/>
    <w:rsid w:val="00F7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98DF4"/>
  <w15:docId w15:val="{BB06E9EC-A3A0-4853-A5C8-06AFCC82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4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45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71E8E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4E78BB"/>
    <w:pPr>
      <w:tabs>
        <w:tab w:val="center" w:pos="4320"/>
        <w:tab w:val="right" w:pos="8640"/>
      </w:tabs>
    </w:pPr>
    <w:rPr>
      <w:rFonts w:eastAsia="SimSun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E78BB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6708A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3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40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03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ncord%20Robbins\AppData\Roaming\Microsoft\Templates\BoxedArt_letterhead_companywat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265B5-9579-4213-B8E5-4AC273173A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9F8BB-4C61-4612-8C04-DF573FC1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BoxedArt_letterhead_companywatch.dotx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Concord Robbins</dc:creator>
  <cp:lastModifiedBy>Del Woodall</cp:lastModifiedBy>
  <cp:revision>2</cp:revision>
  <cp:lastPrinted>2021-10-15T15:26:00Z</cp:lastPrinted>
  <dcterms:created xsi:type="dcterms:W3CDTF">2021-10-15T15:27:00Z</dcterms:created>
  <dcterms:modified xsi:type="dcterms:W3CDTF">2021-10-15T15:27:00Z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TC019518419991</vt:lpwstr>
  </property>
</Properties>
</file>