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E700EC" w:rsidP="00E700EC">
      <w:pPr>
        <w:pStyle w:val="Docketnumber"/>
        <w:spacing w:after="360"/>
      </w:pPr>
      <w:r>
        <w:t>DOCKET NO. 47582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E700EC" w:rsidP="009F4FCC">
            <w:pPr>
              <w:pStyle w:val="Docketstyle"/>
            </w:pPr>
            <w:r w:rsidRPr="00D021DA">
              <w:t>APPLICATION OF JDFM TELGE,</w:t>
            </w:r>
            <w:r w:rsidR="009F4FCC">
              <w:t xml:space="preserve"> </w:t>
            </w:r>
            <w:r w:rsidRPr="00D021DA">
              <w:t>LLC - CYPRESS TELGE PARK WATER SYSTEM FOR EXEMPT UTILITY REGISTRATION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  <w:r w:rsidR="00E700EC"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E700EC" w:rsidP="00E700EC">
      <w:pPr>
        <w:pStyle w:val="Titleoforder"/>
        <w:spacing w:before="360"/>
      </w:pPr>
      <w:r>
        <w:t>PROPOSED ORDER</w:t>
      </w:r>
    </w:p>
    <w:p w:rsidR="00266F9F" w:rsidRDefault="00266F9F" w:rsidP="00266F9F">
      <w:pPr>
        <w:pStyle w:val="BodyText"/>
      </w:pPr>
      <w:r>
        <w:t>This Order address</w:t>
      </w:r>
      <w:r w:rsidR="001D4F4B">
        <w:t>es</w:t>
      </w:r>
      <w:r w:rsidR="00E700EC">
        <w:t xml:space="preserve"> the </w:t>
      </w:r>
      <w:r>
        <w:t>application</w:t>
      </w:r>
      <w:r w:rsidR="00E700EC">
        <w:t xml:space="preserve"> </w:t>
      </w:r>
      <w:r>
        <w:t xml:space="preserve">of </w:t>
      </w:r>
      <w:r w:rsidR="00E700EC">
        <w:t xml:space="preserve">JDFM Telge, LLC </w:t>
      </w:r>
      <w:r w:rsidR="00107F6F">
        <w:t xml:space="preserve">(JDFM) </w:t>
      </w:r>
      <w:r w:rsidR="00E700EC">
        <w:t>for exempt utility registration</w:t>
      </w:r>
      <w:r w:rsidR="00107F6F">
        <w:t xml:space="preserve"> for the Cypress Telge Park Water System in Harris County</w:t>
      </w:r>
      <w:r w:rsidR="00E700EC">
        <w:t>.  Commission Staff recommended approval of the application.  The application is approved.</w:t>
      </w:r>
    </w:p>
    <w:p w:rsidR="008D1724" w:rsidRDefault="008D1724" w:rsidP="00EE5DDA">
      <w:pPr>
        <w:pStyle w:val="BodyText"/>
      </w:pPr>
      <w:r>
        <w:t>The Commission adopts the following findings of fact and conclusions of law</w:t>
      </w:r>
      <w:r w:rsidR="00E700EC">
        <w:t>:</w:t>
      </w:r>
    </w:p>
    <w:p w:rsidR="008D1724" w:rsidRPr="008D1724" w:rsidRDefault="00EE5DDA" w:rsidP="008D1724">
      <w:pPr>
        <w:pStyle w:val="Heading1"/>
      </w:pPr>
      <w:r>
        <w:t>Findings of Fact</w:t>
      </w:r>
    </w:p>
    <w:p w:rsidR="00E700EC" w:rsidRDefault="00E700EC" w:rsidP="00E700EC">
      <w:pPr>
        <w:pStyle w:val="Heading7"/>
        <w:rPr>
          <w:rFonts w:eastAsia="Times New Roman"/>
        </w:rPr>
      </w:pPr>
      <w:r>
        <w:rPr>
          <w:rFonts w:eastAsia="Times New Roman"/>
        </w:rPr>
        <w:t>Procedural History</w:t>
      </w:r>
    </w:p>
    <w:p w:rsidR="00E700EC" w:rsidRDefault="00E700EC" w:rsidP="00E700EC">
      <w:pPr>
        <w:pStyle w:val="FOFNumbered"/>
      </w:pPr>
      <w:r>
        <w:t>On September 6, 2017, JDFM filed an application for exempt utility registration for water service.</w:t>
      </w:r>
    </w:p>
    <w:p w:rsidR="00E700EC" w:rsidRDefault="00E700EC" w:rsidP="00E700EC">
      <w:pPr>
        <w:pStyle w:val="FOFNumbered"/>
      </w:pPr>
      <w:r>
        <w:t xml:space="preserve">On September 11, 2017, Order No. 1 was issued requiring comments on </w:t>
      </w:r>
      <w:r w:rsidR="00B66F16">
        <w:t xml:space="preserve">the application </w:t>
      </w:r>
      <w:r>
        <w:t xml:space="preserve">and notice, requesting </w:t>
      </w:r>
      <w:r w:rsidR="00B66F16">
        <w:t xml:space="preserve">a </w:t>
      </w:r>
      <w:r>
        <w:t>procedural schedule, and addressing other procedural matters.</w:t>
      </w:r>
    </w:p>
    <w:p w:rsidR="00E700EC" w:rsidRDefault="00E700EC" w:rsidP="00E700EC">
      <w:pPr>
        <w:pStyle w:val="FOFNumbered"/>
      </w:pPr>
      <w:r>
        <w:t>On October 6, 2017</w:t>
      </w:r>
      <w:r w:rsidR="001E3A6B">
        <w:t>,</w:t>
      </w:r>
      <w:r>
        <w:t xml:space="preserve"> Commission </w:t>
      </w:r>
      <w:r w:rsidR="00B66F16">
        <w:t xml:space="preserve">Staff </w:t>
      </w:r>
      <w:r>
        <w:t xml:space="preserve">recommended that </w:t>
      </w:r>
      <w:r w:rsidR="00B66F16">
        <w:t xml:space="preserve">the </w:t>
      </w:r>
      <w:r>
        <w:t>application be found administratively complete and proposed a procedural schedule</w:t>
      </w:r>
      <w:r w:rsidR="00B66F16">
        <w:t>.</w:t>
      </w:r>
    </w:p>
    <w:p w:rsidR="00E700EC" w:rsidRDefault="00E700EC" w:rsidP="00E700EC">
      <w:pPr>
        <w:pStyle w:val="FOFNumbered"/>
      </w:pPr>
      <w:r>
        <w:t xml:space="preserve">On October 9, 2017, Order No. 2 was issued </w:t>
      </w:r>
      <w:r w:rsidR="00B66F16">
        <w:t>finding</w:t>
      </w:r>
      <w:r>
        <w:t xml:space="preserve"> the application administratively complete and establishing a procedural schedule</w:t>
      </w:r>
      <w:r w:rsidR="005F56BB" w:rsidRPr="005F56BB">
        <w:t xml:space="preserve"> </w:t>
      </w:r>
      <w:r w:rsidR="005F56BB">
        <w:t>for further processing</w:t>
      </w:r>
      <w:r>
        <w:t>.</w:t>
      </w:r>
    </w:p>
    <w:p w:rsidR="00E700EC" w:rsidRDefault="00E700EC" w:rsidP="00E700EC">
      <w:pPr>
        <w:pStyle w:val="FOFNumbered"/>
      </w:pPr>
      <w:r>
        <w:t xml:space="preserve">On November 8, 2017, </w:t>
      </w:r>
      <w:r w:rsidR="00B66F16">
        <w:t xml:space="preserve">JDFM </w:t>
      </w:r>
      <w:r>
        <w:t xml:space="preserve">filed consent </w:t>
      </w:r>
      <w:r w:rsidR="00B66F16">
        <w:t>to the map and tariff as prepared by Commission Staff.</w:t>
      </w:r>
    </w:p>
    <w:p w:rsidR="00E700EC" w:rsidRDefault="00E700EC" w:rsidP="00E700EC">
      <w:pPr>
        <w:pStyle w:val="FOFNumbered"/>
      </w:pPr>
      <w:r>
        <w:t xml:space="preserve">On December 15, 2017, </w:t>
      </w:r>
      <w:r w:rsidR="00B66F16">
        <w:t xml:space="preserve">Commission </w:t>
      </w:r>
      <w:r>
        <w:t xml:space="preserve">Staff filed </w:t>
      </w:r>
      <w:r w:rsidR="00B66F16">
        <w:t xml:space="preserve">a final recommendation </w:t>
      </w:r>
      <w:r w:rsidR="008079BD">
        <w:t>of</w:t>
      </w:r>
      <w:r w:rsidR="00B66F16">
        <w:t xml:space="preserve"> approval of the application, final map, and tariff.</w:t>
      </w:r>
    </w:p>
    <w:p w:rsidR="00E700EC" w:rsidRDefault="00B66F16" w:rsidP="00E700EC">
      <w:pPr>
        <w:pStyle w:val="FOFNumbered"/>
      </w:pPr>
      <w:r>
        <w:t>The map and tariff referenced in finding</w:t>
      </w:r>
      <w:r w:rsidR="006064C9">
        <w:t>s</w:t>
      </w:r>
      <w:r>
        <w:t xml:space="preserve"> of fact 5</w:t>
      </w:r>
      <w:r w:rsidR="008079BD">
        <w:t xml:space="preserve"> and 6</w:t>
      </w:r>
      <w:r>
        <w:t xml:space="preserve"> are attached to this Order.</w:t>
      </w:r>
    </w:p>
    <w:p w:rsidR="00B66F16" w:rsidRDefault="00B66F16" w:rsidP="00E700EC">
      <w:pPr>
        <w:pStyle w:val="FOFNumbered"/>
      </w:pPr>
      <w:r>
        <w:t>On December 15, 2017, Commission Staff and JDFM filed a joint motion to admit evidence.</w:t>
      </w:r>
    </w:p>
    <w:p w:rsidR="00B66F16" w:rsidRDefault="00B66F16" w:rsidP="00E700EC">
      <w:pPr>
        <w:pStyle w:val="FOFNumbered"/>
      </w:pPr>
      <w:r>
        <w:lastRenderedPageBreak/>
        <w:t>On January 25, 2018, Order No. 3 was issued admitting evidence into the record of this proceeding.</w:t>
      </w:r>
    </w:p>
    <w:p w:rsidR="00E700EC" w:rsidRDefault="007B70E9" w:rsidP="00E700EC">
      <w:pPr>
        <w:pStyle w:val="Heading7"/>
        <w:rPr>
          <w:rFonts w:eastAsia="Times New Roman"/>
        </w:rPr>
      </w:pPr>
      <w:r>
        <w:rPr>
          <w:rFonts w:eastAsia="Times New Roman"/>
        </w:rPr>
        <w:t>Certificate Not Required</w:t>
      </w:r>
    </w:p>
    <w:p w:rsidR="007B70E9" w:rsidRDefault="007B70E9" w:rsidP="007B70E9">
      <w:pPr>
        <w:pStyle w:val="FOFNumbered"/>
      </w:pPr>
      <w:r>
        <w:t>JDFM is a utility that has less than 15 potential service connections.</w:t>
      </w:r>
    </w:p>
    <w:p w:rsidR="007B70E9" w:rsidRDefault="007B70E9" w:rsidP="007B70E9">
      <w:pPr>
        <w:pStyle w:val="FOFNumbered"/>
      </w:pPr>
      <w:r>
        <w:t>JDFM is not owned by or affiliated with a retail public utility or any other provider of potable water service.</w:t>
      </w:r>
    </w:p>
    <w:p w:rsidR="007B70E9" w:rsidRDefault="007B70E9" w:rsidP="007B70E9">
      <w:pPr>
        <w:pStyle w:val="FOFNumbered"/>
      </w:pPr>
      <w:r>
        <w:t>JDFM is not within the certificated area of another retail public utility.</w:t>
      </w:r>
    </w:p>
    <w:p w:rsidR="007B70E9" w:rsidRDefault="007B70E9" w:rsidP="007B70E9">
      <w:pPr>
        <w:pStyle w:val="FOFNumbered"/>
      </w:pPr>
      <w:r>
        <w:t>JDFM is not within the corporate boundaries of a district or municipality.</w:t>
      </w:r>
    </w:p>
    <w:p w:rsidR="00CD3ADA" w:rsidRPr="007B70E9" w:rsidRDefault="00CD3ADA" w:rsidP="00CD3ADA">
      <w:pPr>
        <w:pStyle w:val="Heading7"/>
      </w:pPr>
      <w:r>
        <w:t>Informal Disposition</w:t>
      </w:r>
    </w:p>
    <w:p w:rsidR="00C527BB" w:rsidRDefault="00C527BB" w:rsidP="00E700EC">
      <w:pPr>
        <w:pStyle w:val="FOFNumbered"/>
        <w:rPr>
          <w:spacing w:val="-1"/>
        </w:rPr>
      </w:pPr>
      <w:r>
        <w:rPr>
          <w:spacing w:val="-1"/>
        </w:rPr>
        <w:t xml:space="preserve">Notice of the application was published in the </w:t>
      </w:r>
      <w:r>
        <w:rPr>
          <w:i/>
          <w:spacing w:val="-1"/>
        </w:rPr>
        <w:t>Texas Register</w:t>
      </w:r>
      <w:r>
        <w:rPr>
          <w:spacing w:val="-1"/>
        </w:rPr>
        <w:t xml:space="preserve"> on September 22, 2017.</w:t>
      </w:r>
    </w:p>
    <w:p w:rsidR="00E700EC" w:rsidRDefault="00C527BB" w:rsidP="00E700EC">
      <w:pPr>
        <w:pStyle w:val="FOFNumbered"/>
        <w:rPr>
          <w:spacing w:val="-1"/>
        </w:rPr>
      </w:pPr>
      <w:r>
        <w:t xml:space="preserve">JDFM </w:t>
      </w:r>
      <w:r w:rsidR="00E700EC">
        <w:rPr>
          <w:spacing w:val="-1"/>
        </w:rPr>
        <w:t xml:space="preserve">and </w:t>
      </w:r>
      <w:r>
        <w:rPr>
          <w:spacing w:val="-1"/>
        </w:rPr>
        <w:t xml:space="preserve">Commission </w:t>
      </w:r>
      <w:r w:rsidR="00E700EC">
        <w:rPr>
          <w:spacing w:val="-1"/>
        </w:rPr>
        <w:t>Staff are the only parties to this proceeding.</w:t>
      </w:r>
    </w:p>
    <w:p w:rsidR="00E700EC" w:rsidRDefault="00C527BB" w:rsidP="00E700EC">
      <w:pPr>
        <w:pStyle w:val="FOFNumbered"/>
      </w:pPr>
      <w:r w:rsidRPr="00641A4D">
        <w:rPr>
          <w:bCs/>
        </w:rPr>
        <w:t>No issues of fact or law remain disputed by any party</w:t>
      </w:r>
      <w:r w:rsidR="00E700EC">
        <w:t>.</w:t>
      </w:r>
    </w:p>
    <w:p w:rsidR="00EE5DDA" w:rsidRDefault="00EE5DDA" w:rsidP="00EE5DDA">
      <w:pPr>
        <w:pStyle w:val="Heading1"/>
      </w:pPr>
      <w:r>
        <w:t>Conclusions of Law</w:t>
      </w:r>
    </w:p>
    <w:p w:rsidR="00E700EC" w:rsidRDefault="00E700EC" w:rsidP="00E700EC">
      <w:pPr>
        <w:pStyle w:val="COLNumbered"/>
      </w:pPr>
      <w:r>
        <w:t xml:space="preserve">The Commission has jurisdiction and authority over </w:t>
      </w:r>
      <w:r w:rsidR="006064C9">
        <w:t xml:space="preserve">the application </w:t>
      </w:r>
      <w:r w:rsidR="00C527BB">
        <w:t>under</w:t>
      </w:r>
      <w:r>
        <w:t xml:space="preserve"> </w:t>
      </w:r>
      <w:r w:rsidR="006064C9">
        <w:t>Texas Water Code</w:t>
      </w:r>
      <w:r>
        <w:t xml:space="preserve"> §</w:t>
      </w:r>
      <w:r w:rsidR="006064C9">
        <w:t> </w:t>
      </w:r>
      <w:r>
        <w:t>13.242(</w:t>
      </w:r>
      <w:r w:rsidR="00072E2F">
        <w:t>c</w:t>
      </w:r>
      <w:r>
        <w:t>)</w:t>
      </w:r>
      <w:r w:rsidR="00C527BB">
        <w:rPr>
          <w:rStyle w:val="FootnoteReference"/>
        </w:rPr>
        <w:footnoteReference w:id="1"/>
      </w:r>
      <w:r>
        <w:t xml:space="preserve"> and 16 </w:t>
      </w:r>
      <w:r w:rsidR="00C527BB">
        <w:t>Texas Administrative Code (TAC)</w:t>
      </w:r>
      <w:r>
        <w:t xml:space="preserve"> § 24.103(</w:t>
      </w:r>
      <w:r w:rsidR="00107F6F">
        <w:t>e</w:t>
      </w:r>
      <w:r>
        <w:t>).</w:t>
      </w:r>
    </w:p>
    <w:p w:rsidR="00E700EC" w:rsidRDefault="00C527BB" w:rsidP="00E700EC">
      <w:pPr>
        <w:pStyle w:val="COLNumbered"/>
        <w:rPr>
          <w:spacing w:val="-4"/>
        </w:rPr>
      </w:pPr>
      <w:r>
        <w:t xml:space="preserve">JDFM </w:t>
      </w:r>
      <w:r w:rsidR="00E700EC">
        <w:rPr>
          <w:spacing w:val="-4"/>
        </w:rPr>
        <w:t xml:space="preserve">is eligible to operate without a </w:t>
      </w:r>
      <w:r>
        <w:rPr>
          <w:spacing w:val="-4"/>
        </w:rPr>
        <w:t>certificate of convenience and necessity under</w:t>
      </w:r>
      <w:r w:rsidR="00E700EC">
        <w:rPr>
          <w:spacing w:val="-4"/>
        </w:rPr>
        <w:t xml:space="preserve"> TWC §</w:t>
      </w:r>
      <w:r w:rsidR="000E519A">
        <w:rPr>
          <w:spacing w:val="-4"/>
        </w:rPr>
        <w:t> </w:t>
      </w:r>
      <w:r w:rsidR="00072E2F">
        <w:rPr>
          <w:spacing w:val="-4"/>
        </w:rPr>
        <w:t>13.242(c</w:t>
      </w:r>
      <w:r w:rsidR="00E700EC">
        <w:rPr>
          <w:spacing w:val="-4"/>
        </w:rPr>
        <w:t>) and 16 TAC §</w:t>
      </w:r>
      <w:r>
        <w:rPr>
          <w:spacing w:val="-4"/>
        </w:rPr>
        <w:t> </w:t>
      </w:r>
      <w:r w:rsidR="00E700EC">
        <w:rPr>
          <w:spacing w:val="-4"/>
        </w:rPr>
        <w:t>24.103(</w:t>
      </w:r>
      <w:r w:rsidR="00107F6F">
        <w:rPr>
          <w:spacing w:val="-4"/>
        </w:rPr>
        <w:t>e</w:t>
      </w:r>
      <w:r w:rsidR="00E700EC">
        <w:rPr>
          <w:spacing w:val="-4"/>
        </w:rPr>
        <w:t>).</w:t>
      </w:r>
    </w:p>
    <w:p w:rsidR="00E700EC" w:rsidRDefault="00E700EC" w:rsidP="00E700EC">
      <w:pPr>
        <w:pStyle w:val="COLNumbered"/>
      </w:pPr>
      <w:r>
        <w:t xml:space="preserve">The </w:t>
      </w:r>
      <w:r w:rsidR="00C527BB">
        <w:t xml:space="preserve">application </w:t>
      </w:r>
      <w:r>
        <w:t>was processed in accordance with the requirements of TWC § 13.242(</w:t>
      </w:r>
      <w:r w:rsidR="00072E2F">
        <w:t>c</w:t>
      </w:r>
      <w:r w:rsidR="000E519A">
        <w:t>) and 16 TAC § 24.103(e</w:t>
      </w:r>
      <w:r>
        <w:t>).</w:t>
      </w:r>
    </w:p>
    <w:p w:rsidR="00E700EC" w:rsidRDefault="00E700EC" w:rsidP="00E700EC">
      <w:pPr>
        <w:pStyle w:val="COLNumbered"/>
      </w:pPr>
      <w:r>
        <w:t xml:space="preserve">The requirements for informal disposition </w:t>
      </w:r>
      <w:r w:rsidR="001E3A6B">
        <w:t>in</w:t>
      </w:r>
      <w:r w:rsidR="00451FA8">
        <w:t xml:space="preserve"> </w:t>
      </w:r>
      <w:r>
        <w:t>16 TAC § 22.35 have been met in this proceeding.</w:t>
      </w:r>
    </w:p>
    <w:p w:rsidR="00EE5DDA" w:rsidRDefault="00EE5DDA" w:rsidP="00EE5DDA">
      <w:pPr>
        <w:pStyle w:val="Heading1"/>
      </w:pPr>
      <w:r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:rsidR="00A511B8" w:rsidRDefault="000E519A" w:rsidP="00E700EC">
      <w:pPr>
        <w:pStyle w:val="OrderingParagraph"/>
      </w:pPr>
      <w:r>
        <w:t>JDFM’s</w:t>
      </w:r>
      <w:r w:rsidR="00A511B8">
        <w:t xml:space="preserve"> application is approved.</w:t>
      </w:r>
    </w:p>
    <w:p w:rsidR="00E700EC" w:rsidRDefault="000E519A" w:rsidP="00E700EC">
      <w:pPr>
        <w:pStyle w:val="OrderingParagraph"/>
      </w:pPr>
      <w:r>
        <w:lastRenderedPageBreak/>
        <w:t>JDFM</w:t>
      </w:r>
      <w:r w:rsidR="00A511B8">
        <w:t xml:space="preserve"> </w:t>
      </w:r>
      <w:r w:rsidR="00E700EC">
        <w:t xml:space="preserve">is </w:t>
      </w:r>
      <w:r w:rsidR="00A511B8">
        <w:t>registered as an</w:t>
      </w:r>
      <w:r w:rsidR="00E700EC">
        <w:t xml:space="preserve"> exempt </w:t>
      </w:r>
      <w:r w:rsidR="00A511B8">
        <w:t xml:space="preserve">water </w:t>
      </w:r>
      <w:r w:rsidR="00E700EC">
        <w:t xml:space="preserve">utility </w:t>
      </w:r>
      <w:r w:rsidR="00A511B8">
        <w:t>and assigned Exempt Registration No.</w:t>
      </w:r>
      <w:r>
        <w:t> </w:t>
      </w:r>
      <w:r w:rsidR="00A511B8">
        <w:t>N</w:t>
      </w:r>
      <w:r w:rsidR="00525084">
        <w:t>0075.</w:t>
      </w:r>
    </w:p>
    <w:p w:rsidR="00A511B8" w:rsidRDefault="00525084" w:rsidP="00525084">
      <w:pPr>
        <w:pStyle w:val="OrderingParagraph"/>
      </w:pPr>
      <w:r>
        <w:t>The tariff attached to this Order is approved.</w:t>
      </w:r>
    </w:p>
    <w:p w:rsidR="00E700EC" w:rsidRDefault="00E700EC" w:rsidP="00E700EC">
      <w:pPr>
        <w:pStyle w:val="OrderingParagraph"/>
      </w:pPr>
      <w:r>
        <w:t>All other motions</w:t>
      </w:r>
      <w:r w:rsidR="00525084">
        <w:t xml:space="preserve"> </w:t>
      </w:r>
      <w:r>
        <w:t>and any other requests for general or specific relief, if not expressly granted, are denied.</w:t>
      </w:r>
    </w:p>
    <w:p w:rsidR="00160DCD" w:rsidRDefault="00160DCD" w:rsidP="00E700EC">
      <w:pPr>
        <w:pStyle w:val="Dateline"/>
        <w:spacing w:before="240"/>
      </w:pPr>
      <w:r>
        <w:t xml:space="preserve">Signed at Austin, Texas the ______ day of </w:t>
      </w:r>
      <w:r w:rsidR="0020055D">
        <w:t>March</w:t>
      </w:r>
      <w:bookmarkStart w:id="0" w:name="_GoBack"/>
      <w:bookmarkEnd w:id="0"/>
      <w:r w:rsidR="00E700EC">
        <w:t xml:space="preserve"> 2018.</w:t>
      </w:r>
    </w:p>
    <w:p w:rsidR="00160DCD" w:rsidRDefault="00160DCD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Pr="00525084" w:rsidRDefault="00FE4318" w:rsidP="0062202F">
      <w:pPr>
        <w:pStyle w:val="EndMatter"/>
        <w:rPr>
          <w:sz w:val="16"/>
          <w:szCs w:val="16"/>
        </w:rPr>
      </w:pPr>
      <w:r w:rsidRPr="00525084">
        <w:rPr>
          <w:sz w:val="16"/>
          <w:szCs w:val="16"/>
        </w:rPr>
        <w:t>W2013</w:t>
      </w:r>
    </w:p>
    <w:p w:rsidR="00160DCD" w:rsidRPr="00525084" w:rsidRDefault="009F4FCC" w:rsidP="0062202F">
      <w:pPr>
        <w:pStyle w:val="EndMatter"/>
        <w:rPr>
          <w:sz w:val="16"/>
          <w:szCs w:val="16"/>
        </w:rPr>
      </w:pPr>
      <w:r w:rsidRPr="00525084">
        <w:rPr>
          <w:sz w:val="16"/>
          <w:szCs w:val="16"/>
        </w:rPr>
        <w:fldChar w:fldCharType="begin"/>
      </w:r>
      <w:r w:rsidRPr="00525084">
        <w:rPr>
          <w:sz w:val="16"/>
          <w:szCs w:val="16"/>
        </w:rPr>
        <w:instrText xml:space="preserve"> FILENAME  \* Lower \p  \* MERGEFORMAT </w:instrText>
      </w:r>
      <w:r w:rsidRPr="00525084">
        <w:rPr>
          <w:sz w:val="16"/>
          <w:szCs w:val="16"/>
        </w:rPr>
        <w:fldChar w:fldCharType="separate"/>
      </w:r>
      <w:r w:rsidR="00525084" w:rsidRPr="00525084">
        <w:rPr>
          <w:noProof/>
          <w:sz w:val="16"/>
          <w:szCs w:val="16"/>
        </w:rPr>
        <w:t>q:\cadm\docket management\water\exempt utility registration\47xxx\47582po.docx</w:t>
      </w:r>
      <w:r w:rsidRPr="00525084">
        <w:rPr>
          <w:noProof/>
          <w:sz w:val="16"/>
          <w:szCs w:val="16"/>
        </w:rPr>
        <w:fldChar w:fldCharType="end"/>
      </w:r>
    </w:p>
    <w:sectPr w:rsidR="00160DCD" w:rsidRPr="0052508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36A" w:rsidRDefault="00B1636A" w:rsidP="00D03394">
      <w:r>
        <w:separator/>
      </w:r>
    </w:p>
  </w:endnote>
  <w:endnote w:type="continuationSeparator" w:id="0">
    <w:p w:rsidR="00B1636A" w:rsidRDefault="00B1636A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36A" w:rsidRDefault="00B1636A" w:rsidP="00D03394">
      <w:r>
        <w:separator/>
      </w:r>
    </w:p>
  </w:footnote>
  <w:footnote w:type="continuationSeparator" w:id="0">
    <w:p w:rsidR="00B1636A" w:rsidRDefault="00B1636A" w:rsidP="00D03394">
      <w:r>
        <w:continuationSeparator/>
      </w:r>
    </w:p>
  </w:footnote>
  <w:footnote w:id="1">
    <w:p w:rsidR="00C527BB" w:rsidRDefault="00C527BB" w:rsidP="00C527BB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Tex. Water Code Ann. § 13.242</w:t>
      </w:r>
      <w:r w:rsidR="00072E2F">
        <w:t>(c</w:t>
      </w:r>
      <w:r>
        <w:t>) (West 2008 &amp; Supp. 2017) (TWC).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6733E0">
    <w:pPr>
      <w:pStyle w:val="Header"/>
      <w:tabs>
        <w:tab w:val="clear" w:pos="4680"/>
        <w:tab w:val="center" w:pos="5040"/>
      </w:tabs>
    </w:pPr>
    <w:r>
      <w:t>Docket No. </w:t>
    </w:r>
    <w:r w:rsidR="00E700EC">
      <w:t>47582</w:t>
    </w:r>
    <w:r>
      <w:tab/>
    </w:r>
    <w:r w:rsidR="00E700EC">
      <w:t xml:space="preserve">Proposed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0055D">
      <w:rPr>
        <w:noProof/>
      </w:rPr>
      <w:t>2</w:t>
    </w:r>
    <w:r>
      <w:fldChar w:fldCharType="end"/>
    </w:r>
    <w:r>
      <w:t xml:space="preserve"> of </w:t>
    </w:r>
    <w:r w:rsidR="0020055D">
      <w:fldChar w:fldCharType="begin"/>
    </w:r>
    <w:r w:rsidR="0020055D">
      <w:instrText xml:space="preserve"> NUMPAGES   \* MERGEFORMAT </w:instrText>
    </w:r>
    <w:r w:rsidR="0020055D">
      <w:fldChar w:fldCharType="separate"/>
    </w:r>
    <w:r w:rsidR="0020055D">
      <w:rPr>
        <w:noProof/>
      </w:rPr>
      <w:t>3</w:t>
    </w:r>
    <w:r w:rsidR="0020055D">
      <w:rPr>
        <w:noProof/>
      </w:rPr>
      <w:fldChar w:fldCharType="end"/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63519C1"/>
    <w:multiLevelType w:val="multilevel"/>
    <w:tmpl w:val="92788A38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F2B71"/>
    <w:multiLevelType w:val="multilevel"/>
    <w:tmpl w:val="A0B6F31C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9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 w15:restartNumberingAfterBreak="0">
    <w:nsid w:val="78977840"/>
    <w:multiLevelType w:val="multilevel"/>
    <w:tmpl w:val="11FAF73E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B983660"/>
    <w:multiLevelType w:val="multilevel"/>
    <w:tmpl w:val="98463586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36A"/>
    <w:rsid w:val="00034F6D"/>
    <w:rsid w:val="00072E2F"/>
    <w:rsid w:val="000809AC"/>
    <w:rsid w:val="000E519A"/>
    <w:rsid w:val="000E5DBE"/>
    <w:rsid w:val="00107F6F"/>
    <w:rsid w:val="001169CA"/>
    <w:rsid w:val="00160DCD"/>
    <w:rsid w:val="001D4F4B"/>
    <w:rsid w:val="001E360C"/>
    <w:rsid w:val="001E3A6B"/>
    <w:rsid w:val="002003F5"/>
    <w:rsid w:val="0020055D"/>
    <w:rsid w:val="002235BE"/>
    <w:rsid w:val="0022524B"/>
    <w:rsid w:val="00266F9F"/>
    <w:rsid w:val="002D51E4"/>
    <w:rsid w:val="00312838"/>
    <w:rsid w:val="00363804"/>
    <w:rsid w:val="003729E5"/>
    <w:rsid w:val="00433B5E"/>
    <w:rsid w:val="00451FA8"/>
    <w:rsid w:val="004E082A"/>
    <w:rsid w:val="00525084"/>
    <w:rsid w:val="00590494"/>
    <w:rsid w:val="005C3512"/>
    <w:rsid w:val="005F56BB"/>
    <w:rsid w:val="0060544C"/>
    <w:rsid w:val="006064C9"/>
    <w:rsid w:val="0062202F"/>
    <w:rsid w:val="00645E25"/>
    <w:rsid w:val="006733E0"/>
    <w:rsid w:val="00677B5E"/>
    <w:rsid w:val="0068677F"/>
    <w:rsid w:val="006D4A64"/>
    <w:rsid w:val="007016C9"/>
    <w:rsid w:val="007572FC"/>
    <w:rsid w:val="007B0884"/>
    <w:rsid w:val="007B32E5"/>
    <w:rsid w:val="007B70E9"/>
    <w:rsid w:val="0080046C"/>
    <w:rsid w:val="008079BD"/>
    <w:rsid w:val="00853D0C"/>
    <w:rsid w:val="008659FC"/>
    <w:rsid w:val="008738BF"/>
    <w:rsid w:val="008D1724"/>
    <w:rsid w:val="009727E0"/>
    <w:rsid w:val="009C1919"/>
    <w:rsid w:val="009F4FCC"/>
    <w:rsid w:val="00A035EA"/>
    <w:rsid w:val="00A40798"/>
    <w:rsid w:val="00A511B8"/>
    <w:rsid w:val="00B1636A"/>
    <w:rsid w:val="00B22348"/>
    <w:rsid w:val="00B54119"/>
    <w:rsid w:val="00B66F16"/>
    <w:rsid w:val="00B71CA8"/>
    <w:rsid w:val="00B92A36"/>
    <w:rsid w:val="00C527BB"/>
    <w:rsid w:val="00C54659"/>
    <w:rsid w:val="00C83474"/>
    <w:rsid w:val="00CB6A65"/>
    <w:rsid w:val="00CD3ADA"/>
    <w:rsid w:val="00D03394"/>
    <w:rsid w:val="00D12C61"/>
    <w:rsid w:val="00D1503F"/>
    <w:rsid w:val="00D451DC"/>
    <w:rsid w:val="00D706B4"/>
    <w:rsid w:val="00DC3E65"/>
    <w:rsid w:val="00DF6C5B"/>
    <w:rsid w:val="00E700EC"/>
    <w:rsid w:val="00E93629"/>
    <w:rsid w:val="00EB3FB6"/>
    <w:rsid w:val="00ED04FC"/>
    <w:rsid w:val="00EE5DDA"/>
    <w:rsid w:val="00F261BF"/>
    <w:rsid w:val="00FA1E83"/>
    <w:rsid w:val="00FD4CB7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E5922DEF-7FEF-4EA4-ABB6-B7CA6EB0C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2F05-6871-4B86-8D83-53F9182B2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order2013(wmd'a)</Template>
  <TotalTime>125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Huhn, Jeffrey</cp:lastModifiedBy>
  <cp:revision>37</cp:revision>
  <cp:lastPrinted>2018-01-24T15:46:00Z</cp:lastPrinted>
  <dcterms:created xsi:type="dcterms:W3CDTF">2018-01-24T13:24:00Z</dcterms:created>
  <dcterms:modified xsi:type="dcterms:W3CDTF">2018-02-28T20:15:00Z</dcterms:modified>
</cp:coreProperties>
</file>