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E645C9" w:rsidP="00E645C9">
      <w:pPr>
        <w:pStyle w:val="Docketnumber"/>
        <w:spacing w:after="360"/>
      </w:pPr>
      <w:r>
        <w:t>DOCKET NO. 47389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E645C9" w:rsidP="001E360C">
            <w:pPr>
              <w:pStyle w:val="Docketstyle"/>
            </w:pPr>
            <w:r w:rsidRPr="0001508D">
              <w:t>APPLICATION OF FOREST GLEN UTILITY COMPANY TO AMEND A SEWER CERTIFICATE OF CONVENIENCE AND NECESSITY IN MEDINA COUNTY</w:t>
            </w:r>
          </w:p>
        </w:tc>
        <w:tc>
          <w:tcPr>
            <w:tcW w:w="360" w:type="dxa"/>
          </w:tcPr>
          <w:p w:rsidR="007572FC" w:rsidRDefault="001E360C" w:rsidP="001E360C">
            <w:pPr>
              <w:pStyle w:val="Docketstyle"/>
            </w:pPr>
            <w:r>
              <w:t>§</w:t>
            </w:r>
          </w:p>
          <w:p w:rsidR="001E360C" w:rsidRDefault="001E360C" w:rsidP="001E360C">
            <w:pPr>
              <w:pStyle w:val="Docketstyle"/>
            </w:pPr>
            <w:r>
              <w:t>§</w:t>
            </w:r>
          </w:p>
          <w:p w:rsidR="00E645C9" w:rsidRDefault="001E360C" w:rsidP="00E645C9">
            <w:pPr>
              <w:pStyle w:val="Docketstyle"/>
            </w:pPr>
            <w:r>
              <w:t>§</w:t>
            </w:r>
            <w:r w:rsidR="00E645C9">
              <w:t>§</w:t>
            </w:r>
          </w:p>
          <w:p w:rsidR="001E360C" w:rsidRDefault="00E645C9" w:rsidP="00E645C9">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E645C9" w:rsidP="00E645C9">
      <w:pPr>
        <w:pStyle w:val="Titleoforder"/>
        <w:spacing w:before="360"/>
      </w:pPr>
      <w:r>
        <w:t>NOTICE OF APPROVAL</w:t>
      </w:r>
    </w:p>
    <w:p w:rsidR="00677B5E" w:rsidRDefault="00266F9F" w:rsidP="00E645C9">
      <w:pPr>
        <w:pStyle w:val="BodyText"/>
      </w:pPr>
      <w:r>
        <w:t xml:space="preserve">This </w:t>
      </w:r>
      <w:r w:rsidR="00E645C9">
        <w:t>Notice</w:t>
      </w:r>
      <w:r>
        <w:t xml:space="preserve"> address</w:t>
      </w:r>
      <w:r w:rsidR="001D4F4B">
        <w:t>es</w:t>
      </w:r>
      <w:r w:rsidR="00E645C9">
        <w:t xml:space="preserve"> the </w:t>
      </w:r>
      <w:r>
        <w:t>application</w:t>
      </w:r>
      <w:r w:rsidR="00E645C9">
        <w:t xml:space="preserve"> of Forest Glen Utility Company to amend a sewer certificate in Medina County.  Commission Staff recommended approval of the application, as supplemented.  The application, as supplemented, is approved.</w:t>
      </w:r>
    </w:p>
    <w:p w:rsidR="008D1724" w:rsidRDefault="008D1724" w:rsidP="00EE5DDA">
      <w:pPr>
        <w:pStyle w:val="BodyText"/>
      </w:pPr>
      <w:r>
        <w:t>The Commission adopts the following findings</w:t>
      </w:r>
      <w:r w:rsidR="00E645C9">
        <w:t xml:space="preserve"> of fact and conclusions of law:</w:t>
      </w:r>
    </w:p>
    <w:p w:rsidR="008D1724" w:rsidRPr="008D1724" w:rsidRDefault="00EE5DDA" w:rsidP="008D1724">
      <w:pPr>
        <w:pStyle w:val="Heading1"/>
      </w:pPr>
      <w:r>
        <w:t>Findings of Fact</w:t>
      </w:r>
    </w:p>
    <w:p w:rsidR="00E645C9" w:rsidRPr="001B1227" w:rsidRDefault="00E645C9" w:rsidP="00E645C9">
      <w:pPr>
        <w:pStyle w:val="Heading7"/>
      </w:pPr>
      <w:r w:rsidRPr="001B1227">
        <w:t>Procedural History</w:t>
      </w:r>
    </w:p>
    <w:p w:rsidR="00BA2D2D" w:rsidRDefault="00E645C9" w:rsidP="00BA2D2D">
      <w:pPr>
        <w:pStyle w:val="FOFNumbered"/>
      </w:pPr>
      <w:r w:rsidRPr="00BA2D2D">
        <w:t xml:space="preserve">On July 10, 2017, Forest Glen filed an </w:t>
      </w:r>
      <w:r w:rsidR="00F57756" w:rsidRPr="00BA2D2D">
        <w:t xml:space="preserve">application </w:t>
      </w:r>
      <w:r w:rsidRPr="00BA2D2D">
        <w:t xml:space="preserve">to amend sewer certificate of convenience and necessity (CCN) No. 21070 in Medina County.  </w:t>
      </w:r>
    </w:p>
    <w:p w:rsidR="00BA2D2D" w:rsidRPr="00BA2D2D" w:rsidRDefault="00BA2D2D" w:rsidP="00BA2D2D">
      <w:pPr>
        <w:pStyle w:val="FOFNumbered"/>
      </w:pPr>
      <w:r w:rsidRPr="00BA2D2D">
        <w:t>On July 12, 2017, Order No. 1 was issued requiring Commission Staff comments on administrative completeness and notice, requesting a procedural schedule, and addressing other procedural matters.</w:t>
      </w:r>
    </w:p>
    <w:p w:rsidR="00BA2D2D" w:rsidRPr="00BA2D2D" w:rsidRDefault="00BA2D2D" w:rsidP="00BA2D2D">
      <w:pPr>
        <w:pStyle w:val="FOFNumbered"/>
      </w:pPr>
      <w:r w:rsidRPr="00BA2D2D">
        <w:t>On August 9, 2017, Commission Staff recommended that the application be found administratively incomplete due to deficiencies regarding application content and financial information.</w:t>
      </w:r>
    </w:p>
    <w:p w:rsidR="00BA2D2D" w:rsidRDefault="00BA2D2D" w:rsidP="00BA2D2D">
      <w:pPr>
        <w:pStyle w:val="FOFNumbered"/>
      </w:pPr>
      <w:r w:rsidRPr="00BA2D2D">
        <w:t>On September 13, 2017, Forest Glen Forest Glen filed a supplement to the application.</w:t>
      </w:r>
    </w:p>
    <w:p w:rsidR="00BA2D2D" w:rsidRPr="00BA2D2D" w:rsidRDefault="00BA2D2D" w:rsidP="00BA2D2D">
      <w:pPr>
        <w:pStyle w:val="FOFNumbered"/>
      </w:pPr>
      <w:r>
        <w:t>On September 28, 2017, Commission Staff filed a supplemental recommendation that the application be found administratively complete following supplementation and proposed a procedural schedule for continued processing.</w:t>
      </w:r>
    </w:p>
    <w:p w:rsidR="007A6AC3" w:rsidRPr="007A6AC3" w:rsidRDefault="00E645C9" w:rsidP="007A6AC3">
      <w:pPr>
        <w:pStyle w:val="FOFNumbered"/>
        <w:rPr>
          <w:b/>
        </w:rPr>
      </w:pPr>
      <w:r w:rsidRPr="00BA2D2D">
        <w:t>On September 29, 2017, Order No. 3</w:t>
      </w:r>
      <w:r w:rsidR="00B84EEA" w:rsidRPr="00BA2D2D">
        <w:t xml:space="preserve"> was issued</w:t>
      </w:r>
      <w:r w:rsidRPr="00BA2D2D">
        <w:t xml:space="preserve"> deeming the application administratively</w:t>
      </w:r>
      <w:r w:rsidRPr="00304D05">
        <w:t xml:space="preserve"> </w:t>
      </w:r>
      <w:r w:rsidR="00F57756">
        <w:t>c</w:t>
      </w:r>
      <w:r w:rsidRPr="00304D05">
        <w:t>omplete</w:t>
      </w:r>
      <w:r w:rsidR="00B84EEA">
        <w:t>, requiring Forest Glen to provide notice,</w:t>
      </w:r>
      <w:r w:rsidRPr="00304D05">
        <w:t xml:space="preserve"> and est</w:t>
      </w:r>
      <w:r w:rsidR="007A6AC3">
        <w:t>ablishing a procedural schedule.</w:t>
      </w:r>
    </w:p>
    <w:p w:rsidR="00F57756" w:rsidRPr="00304D05" w:rsidRDefault="00F57756" w:rsidP="00F57756">
      <w:pPr>
        <w:pStyle w:val="FOFNumbered"/>
        <w:rPr>
          <w:b/>
        </w:rPr>
      </w:pPr>
      <w:r>
        <w:t xml:space="preserve">On </w:t>
      </w:r>
      <w:r w:rsidR="00BA2D2D">
        <w:t>November 21, 2017</w:t>
      </w:r>
      <w:r>
        <w:t>, Order No. 5 was issued deeming the notice sufficient and establishing a procedural schedule for continued processing.</w:t>
      </w:r>
    </w:p>
    <w:p w:rsidR="00E645C9" w:rsidRPr="00304D05" w:rsidRDefault="00E645C9" w:rsidP="00F57756">
      <w:pPr>
        <w:pStyle w:val="FOFNumbered"/>
        <w:rPr>
          <w:b/>
        </w:rPr>
      </w:pPr>
      <w:r>
        <w:lastRenderedPageBreak/>
        <w:t xml:space="preserve">On December 12, 2017, Forest Glen </w:t>
      </w:r>
      <w:r w:rsidRPr="00304D05">
        <w:t xml:space="preserve">filed </w:t>
      </w:r>
      <w:r w:rsidR="00F57756">
        <w:t xml:space="preserve">a signed </w:t>
      </w:r>
      <w:r w:rsidRPr="00304D05">
        <w:t xml:space="preserve">consent to the map, </w:t>
      </w:r>
      <w:r w:rsidR="00F57756">
        <w:t>certificate, and sewer tariff as prepared by Commission Staff.</w:t>
      </w:r>
    </w:p>
    <w:p w:rsidR="00E645C9" w:rsidRPr="00304D05" w:rsidRDefault="00E645C9" w:rsidP="00F57756">
      <w:pPr>
        <w:pStyle w:val="FOFNumbered"/>
        <w:rPr>
          <w:b/>
        </w:rPr>
      </w:pPr>
      <w:r w:rsidRPr="00304D05">
        <w:t xml:space="preserve">On </w:t>
      </w:r>
      <w:r>
        <w:t>December 20, 2017</w:t>
      </w:r>
      <w:r w:rsidRPr="00304D05">
        <w:t xml:space="preserve">, Commission Staff </w:t>
      </w:r>
      <w:r w:rsidR="00F57756">
        <w:t xml:space="preserve">recommended </w:t>
      </w:r>
      <w:r w:rsidR="00BA2D2D">
        <w:t xml:space="preserve">final </w:t>
      </w:r>
      <w:r w:rsidR="00F57756">
        <w:t>approval of the application, as supplemented.</w:t>
      </w:r>
    </w:p>
    <w:p w:rsidR="00E645C9" w:rsidRPr="00F57756" w:rsidRDefault="00E645C9" w:rsidP="00F57756">
      <w:pPr>
        <w:pStyle w:val="FOFNumbered"/>
        <w:rPr>
          <w:b/>
        </w:rPr>
      </w:pPr>
      <w:r w:rsidRPr="00304D05">
        <w:t>The map</w:t>
      </w:r>
      <w:r w:rsidR="00F57756">
        <w:t xml:space="preserve">, certificate, and tariff </w:t>
      </w:r>
      <w:r w:rsidRPr="00304D05">
        <w:t xml:space="preserve">referenced in </w:t>
      </w:r>
      <w:r w:rsidR="00F57756" w:rsidRPr="00304D05">
        <w:t>finding of fact</w:t>
      </w:r>
      <w:r w:rsidRPr="00304D05">
        <w:t xml:space="preserve"> </w:t>
      </w:r>
      <w:r w:rsidR="00BA2D2D">
        <w:t>8</w:t>
      </w:r>
      <w:r w:rsidRPr="00304D05">
        <w:t xml:space="preserve"> are attached to this Notice.</w:t>
      </w:r>
    </w:p>
    <w:p w:rsidR="00F57756" w:rsidRPr="00F57756" w:rsidRDefault="00F57756" w:rsidP="00F57756">
      <w:pPr>
        <w:pStyle w:val="FOFNumbered"/>
        <w:rPr>
          <w:b/>
        </w:rPr>
      </w:pPr>
      <w:r>
        <w:t>On January 17, 2018, Forest Glen and Commission Staff filed a joint motion to admit evidence and proposed notice of approval.</w:t>
      </w:r>
    </w:p>
    <w:p w:rsidR="00F57756" w:rsidRPr="00304D05" w:rsidRDefault="00F57756" w:rsidP="00F57756">
      <w:pPr>
        <w:pStyle w:val="FOFNumbered"/>
        <w:rPr>
          <w:b/>
        </w:rPr>
      </w:pPr>
      <w:r>
        <w:t>On January 30, 2018, Order No. 6 was issued admitting evidence into the record of this proceeding.</w:t>
      </w:r>
    </w:p>
    <w:p w:rsidR="00E645C9" w:rsidRDefault="00E645C9" w:rsidP="00F57756">
      <w:pPr>
        <w:pStyle w:val="Heading7"/>
      </w:pPr>
      <w:r w:rsidRPr="007628FC">
        <w:t>Notice</w:t>
      </w:r>
    </w:p>
    <w:p w:rsidR="00F57756" w:rsidRDefault="00F57756" w:rsidP="00F57756">
      <w:pPr>
        <w:pStyle w:val="FOFNumbered"/>
      </w:pPr>
      <w:r>
        <w:t xml:space="preserve">On July 28, 2017, notice of the application was published in the </w:t>
      </w:r>
      <w:r>
        <w:rPr>
          <w:i/>
        </w:rPr>
        <w:t>Texas Register.</w:t>
      </w:r>
    </w:p>
    <w:p w:rsidR="00F57756" w:rsidRDefault="00F150D2" w:rsidP="00F57756">
      <w:pPr>
        <w:pStyle w:val="FOFNumbered"/>
      </w:pPr>
      <w:r>
        <w:t xml:space="preserve">Forest Glen provided notice of the application by publication in the </w:t>
      </w:r>
      <w:r>
        <w:rPr>
          <w:i/>
        </w:rPr>
        <w:t>Hondo A</w:t>
      </w:r>
      <w:r w:rsidR="006D3803">
        <w:rPr>
          <w:i/>
        </w:rPr>
        <w:t>n</w:t>
      </w:r>
      <w:r>
        <w:rPr>
          <w:i/>
        </w:rPr>
        <w:t xml:space="preserve">vil Herald </w:t>
      </w:r>
      <w:r>
        <w:t>on October 12, 2017 and October 19, 2017.</w:t>
      </w:r>
    </w:p>
    <w:p w:rsidR="00F150D2" w:rsidRDefault="00F150D2" w:rsidP="00F57756">
      <w:pPr>
        <w:pStyle w:val="FOFNumbered"/>
      </w:pPr>
      <w:r>
        <w:t>Forest Glen provided notice by mail to current customers, neighboring utilities, and affected parties on October 12, 2017.</w:t>
      </w:r>
    </w:p>
    <w:p w:rsidR="00F57756" w:rsidRDefault="00F57756" w:rsidP="00F57756">
      <w:pPr>
        <w:pStyle w:val="FOFNumbered"/>
      </w:pPr>
      <w:r>
        <w:t>On</w:t>
      </w:r>
      <w:r w:rsidR="006D3803">
        <w:t xml:space="preserve"> November 8, 2017 and November 10, 2017,</w:t>
      </w:r>
      <w:r>
        <w:t xml:space="preserve"> </w:t>
      </w:r>
      <w:r w:rsidRPr="00F57756">
        <w:t xml:space="preserve">Forest Glen filed </w:t>
      </w:r>
      <w:r>
        <w:t>affidavits of proof of mailed and published notice.</w:t>
      </w:r>
    </w:p>
    <w:p w:rsidR="00D47D99" w:rsidRDefault="00D47D99" w:rsidP="00D47D99">
      <w:pPr>
        <w:pStyle w:val="Heading7"/>
      </w:pPr>
      <w:r>
        <w:t>Description of the Application</w:t>
      </w:r>
    </w:p>
    <w:p w:rsidR="00D47D99" w:rsidRDefault="00EA06EA" w:rsidP="00D47D99">
      <w:pPr>
        <w:pStyle w:val="FOFNumbered"/>
      </w:pPr>
      <w:r>
        <w:t xml:space="preserve">The total proposed service area addition requested in the application comprises approximately </w:t>
      </w:r>
      <w:r w:rsidR="00B84EEA">
        <w:t>84.62</w:t>
      </w:r>
      <w:r>
        <w:t xml:space="preserve"> acres and </w:t>
      </w:r>
      <w:r w:rsidR="00AE25FF">
        <w:t>0</w:t>
      </w:r>
      <w:r>
        <w:t xml:space="preserve"> current customers.</w:t>
      </w:r>
    </w:p>
    <w:p w:rsidR="00B84EEA" w:rsidRDefault="00B84EEA" w:rsidP="00B84EEA">
      <w:pPr>
        <w:pStyle w:val="FOFNumbered"/>
      </w:pPr>
      <w:r>
        <w:t xml:space="preserve">The requested area is located approximately 2 miles east of downtown </w:t>
      </w:r>
      <w:r w:rsidRPr="00B84EEA">
        <w:rPr>
          <w:sz w:val="25"/>
          <w:szCs w:val="25"/>
        </w:rPr>
        <w:t>Rio Medina</w:t>
      </w:r>
      <w:r>
        <w:rPr>
          <w:sz w:val="25"/>
          <w:szCs w:val="25"/>
        </w:rPr>
        <w:t xml:space="preserve">, </w:t>
      </w:r>
      <w:r>
        <w:t xml:space="preserve">and is generally bounded on the north by </w:t>
      </w:r>
      <w:r w:rsidR="007A6AC3">
        <w:t>Farm-to-Market Road (</w:t>
      </w:r>
      <w:r w:rsidR="007A6AC3">
        <w:rPr>
          <w:sz w:val="25"/>
          <w:szCs w:val="25"/>
        </w:rPr>
        <w:t>FM) 1</w:t>
      </w:r>
      <w:r>
        <w:t xml:space="preserve">957, on the south by </w:t>
      </w:r>
      <w:r w:rsidRPr="00B84EEA">
        <w:rPr>
          <w:sz w:val="25"/>
          <w:szCs w:val="25"/>
        </w:rPr>
        <w:t>FM 472</w:t>
      </w:r>
      <w:r>
        <w:rPr>
          <w:sz w:val="25"/>
          <w:szCs w:val="25"/>
        </w:rPr>
        <w:t xml:space="preserve">, </w:t>
      </w:r>
      <w:r>
        <w:t>and on the west by FM 471.</w:t>
      </w:r>
    </w:p>
    <w:p w:rsidR="00B84EEA" w:rsidRDefault="00B84EEA" w:rsidP="00B84EEA">
      <w:pPr>
        <w:pStyle w:val="FOFNumbered"/>
      </w:pPr>
      <w:r>
        <w:t xml:space="preserve">The requested area is adjacent </w:t>
      </w:r>
      <w:r w:rsidR="007E72B9">
        <w:t>to area already certificated to Forest Glen.</w:t>
      </w:r>
    </w:p>
    <w:p w:rsidR="00EA06EA" w:rsidRDefault="00B84EEA" w:rsidP="00B84EEA">
      <w:pPr>
        <w:pStyle w:val="FOFNumbered"/>
      </w:pPr>
      <w:r>
        <w:t>The proposed area is currently undeveloped and is in the process of being platted into a subdivision.</w:t>
      </w:r>
    </w:p>
    <w:p w:rsidR="00B84EEA" w:rsidRDefault="007A6AC3" w:rsidP="00B84EEA">
      <w:pPr>
        <w:pStyle w:val="FOFNumbered"/>
      </w:pPr>
      <w:r>
        <w:t>Forest Glen plan</w:t>
      </w:r>
      <w:r w:rsidR="00B84EEA">
        <w:t>s to serve 114 new customers as lots are sold and developed</w:t>
      </w:r>
      <w:r>
        <w:t xml:space="preserve"> in the requested area</w:t>
      </w:r>
      <w:r w:rsidR="00B84EEA">
        <w:t>.</w:t>
      </w:r>
    </w:p>
    <w:p w:rsidR="00B84EEA" w:rsidRDefault="007E72B9" w:rsidP="007E72B9">
      <w:pPr>
        <w:pStyle w:val="FOFNumbered"/>
      </w:pPr>
      <w:r>
        <w:lastRenderedPageBreak/>
        <w:t xml:space="preserve">Forest Glen’s </w:t>
      </w:r>
      <w:r w:rsidR="007A6AC3">
        <w:t>discharge</w:t>
      </w:r>
      <w:r>
        <w:t xml:space="preserve"> permit has excess capacity to serve future</w:t>
      </w:r>
      <w:r w:rsidR="00CF500F">
        <w:t xml:space="preserve"> customers</w:t>
      </w:r>
      <w:r>
        <w:t>.</w:t>
      </w:r>
    </w:p>
    <w:p w:rsidR="007E72B9" w:rsidRDefault="007E72B9" w:rsidP="007E72B9">
      <w:pPr>
        <w:pStyle w:val="Heading7"/>
      </w:pPr>
      <w:r>
        <w:t>Informal Disposition</w:t>
      </w:r>
    </w:p>
    <w:p w:rsidR="007E72B9" w:rsidRPr="00641A4D" w:rsidRDefault="007E72B9" w:rsidP="007E72B9">
      <w:pPr>
        <w:pStyle w:val="FOFNumbered"/>
      </w:pPr>
      <w:r w:rsidRPr="00641A4D">
        <w:t>More than 15 days have passed since completion of the notice provided in this docket.</w:t>
      </w:r>
    </w:p>
    <w:p w:rsidR="007E72B9" w:rsidRPr="00641A4D" w:rsidRDefault="007E72B9" w:rsidP="007E72B9">
      <w:pPr>
        <w:pStyle w:val="FOFNumbered"/>
      </w:pPr>
      <w:r>
        <w:t>Forest Glen</w:t>
      </w:r>
      <w:r w:rsidRPr="00641A4D">
        <w:t xml:space="preserve"> and Commission Staff are the only parties to this proceeding.</w:t>
      </w:r>
    </w:p>
    <w:p w:rsidR="007E72B9" w:rsidRPr="00641A4D" w:rsidRDefault="007E72B9" w:rsidP="007E72B9">
      <w:pPr>
        <w:pStyle w:val="FOFNumbered"/>
      </w:pPr>
      <w:r w:rsidRPr="00641A4D">
        <w:t>No protests</w:t>
      </w:r>
      <w:r>
        <w:t xml:space="preserve">, motions to intervene, or requests for </w:t>
      </w:r>
      <w:r w:rsidRPr="00641A4D">
        <w:t>hearing were filed</w:t>
      </w:r>
      <w:r>
        <w:rPr>
          <w:bCs/>
        </w:rPr>
        <w:t>.</w:t>
      </w:r>
    </w:p>
    <w:p w:rsidR="007E72B9" w:rsidRPr="00641A4D" w:rsidRDefault="007E72B9" w:rsidP="007E72B9">
      <w:pPr>
        <w:pStyle w:val="FOFNumbered"/>
        <w:rPr>
          <w:bCs/>
        </w:rPr>
      </w:pPr>
      <w:r w:rsidRPr="00641A4D">
        <w:rPr>
          <w:bCs/>
        </w:rPr>
        <w:t>No issues of fact or law remain disputed by any party.</w:t>
      </w:r>
    </w:p>
    <w:p w:rsidR="00EE5DDA" w:rsidRDefault="00EE5DDA" w:rsidP="00EE5DDA">
      <w:pPr>
        <w:pStyle w:val="Heading1"/>
      </w:pPr>
      <w:r>
        <w:t>Conclusions of Law</w:t>
      </w:r>
    </w:p>
    <w:p w:rsidR="00D66313" w:rsidRPr="00D66313" w:rsidRDefault="00D66313" w:rsidP="007A4AB6">
      <w:pPr>
        <w:pStyle w:val="COLNumbered"/>
        <w:rPr>
          <w:b/>
        </w:rPr>
      </w:pPr>
      <w:r>
        <w:t>Forest Glen</w:t>
      </w:r>
      <w:r w:rsidRPr="00262765">
        <w:t xml:space="preserve"> is a retail public utility as defined in </w:t>
      </w:r>
      <w:r>
        <w:t>Texas</w:t>
      </w:r>
      <w:r w:rsidRPr="00262765">
        <w:t xml:space="preserve"> Water Code</w:t>
      </w:r>
      <w:r>
        <w:t xml:space="preserve"> </w:t>
      </w:r>
      <w:r w:rsidRPr="00262765">
        <w:t>§ 13.002(19)</w:t>
      </w:r>
      <w:r>
        <w:rPr>
          <w:rStyle w:val="FootnoteReference"/>
        </w:rPr>
        <w:footnoteReference w:id="1"/>
      </w:r>
      <w:r>
        <w:t xml:space="preserve"> </w:t>
      </w:r>
      <w:r w:rsidRPr="00262765">
        <w:t xml:space="preserve">and 16 </w:t>
      </w:r>
      <w:r>
        <w:t>Texas Administrative Code (TAC)</w:t>
      </w:r>
      <w:r w:rsidRPr="00262765">
        <w:t xml:space="preserve"> </w:t>
      </w:r>
      <w:r>
        <w:t xml:space="preserve">§ </w:t>
      </w:r>
      <w:r w:rsidRPr="00262765">
        <w:t>24.3(59).</w:t>
      </w:r>
    </w:p>
    <w:p w:rsidR="00FF387A" w:rsidRPr="00D66313" w:rsidRDefault="00FF387A" w:rsidP="00D66313">
      <w:pPr>
        <w:pStyle w:val="COLNumbered"/>
        <w:rPr>
          <w:b/>
        </w:rPr>
      </w:pPr>
      <w:r w:rsidRPr="00262765">
        <w:t xml:space="preserve">The Commission has jurisdiction over </w:t>
      </w:r>
      <w:r w:rsidR="00D66313">
        <w:t>the application</w:t>
      </w:r>
      <w:r w:rsidRPr="00262765">
        <w:t xml:space="preserve"> </w:t>
      </w:r>
      <w:r w:rsidR="00D66313">
        <w:t>under</w:t>
      </w:r>
      <w:r w:rsidRPr="00262765">
        <w:t xml:space="preserve"> </w:t>
      </w:r>
      <w:r w:rsidR="00D66313">
        <w:t xml:space="preserve">TWC </w:t>
      </w:r>
      <w:r w:rsidR="00430893">
        <w:t>§§ 13.041</w:t>
      </w:r>
      <w:r w:rsidR="00D66313">
        <w:t>, 13.241, 13.244, and 13.246.</w:t>
      </w:r>
    </w:p>
    <w:p w:rsidR="00FF387A" w:rsidRPr="00D66313" w:rsidRDefault="00430893" w:rsidP="007A4AB6">
      <w:pPr>
        <w:pStyle w:val="COLNumbered"/>
        <w:rPr>
          <w:b/>
        </w:rPr>
      </w:pPr>
      <w:r>
        <w:t>Forest Glen provided notice</w:t>
      </w:r>
      <w:r w:rsidR="00FF387A" w:rsidRPr="00262765">
        <w:t xml:space="preserve"> of the ap</w:t>
      </w:r>
      <w:bookmarkStart w:id="0" w:name="_GoBack"/>
      <w:bookmarkEnd w:id="0"/>
      <w:r w:rsidR="00FF387A" w:rsidRPr="00262765">
        <w:t xml:space="preserve">plication in compliance with TWC § 13.246 and 16 TAC § 24.106. </w:t>
      </w:r>
    </w:p>
    <w:p w:rsidR="00D66313" w:rsidRPr="00262765" w:rsidRDefault="00D66313" w:rsidP="007A4AB6">
      <w:pPr>
        <w:pStyle w:val="COLNumbered"/>
        <w:rPr>
          <w:b/>
        </w:rPr>
      </w:pPr>
      <w:r>
        <w:t>The application was processed in accordance with the Administrative Procedure Act,</w:t>
      </w:r>
      <w:r>
        <w:rPr>
          <w:rStyle w:val="FootnoteReference"/>
        </w:rPr>
        <w:footnoteReference w:id="2"/>
      </w:r>
      <w:r>
        <w:t xml:space="preserve"> TWC, and Commission rules.</w:t>
      </w:r>
    </w:p>
    <w:p w:rsidR="00FF387A" w:rsidRPr="00262765" w:rsidRDefault="00FF387A" w:rsidP="007A4AB6">
      <w:pPr>
        <w:pStyle w:val="COLNumbered"/>
        <w:rPr>
          <w:b/>
        </w:rPr>
      </w:pPr>
      <w:r w:rsidRPr="00262765">
        <w:t xml:space="preserve">After considering the factors in TWC § 13.246(c), </w:t>
      </w:r>
      <w:r>
        <w:t>Forest Glen</w:t>
      </w:r>
      <w:r w:rsidRPr="00262765">
        <w:t xml:space="preserve"> is entitled to approval of the application, having demonstrated adequate financial, managerial, and technical capability for providing continuous and adequate service to the requested area and current service area as required by TWC § 13.241(a).</w:t>
      </w:r>
    </w:p>
    <w:p w:rsidR="00FF387A" w:rsidRPr="00262765" w:rsidRDefault="00FF387A" w:rsidP="007A4AB6">
      <w:pPr>
        <w:pStyle w:val="COLNumbered"/>
        <w:rPr>
          <w:b/>
        </w:rPr>
      </w:pPr>
      <w:r w:rsidRPr="00262765">
        <w:t xml:space="preserve">Approval of the application is necessary for the service, accommodation, convenience, or safety of the public as required by TWC § 13.246(b) and 16 TAC § 24.102(c). </w:t>
      </w:r>
    </w:p>
    <w:p w:rsidR="00FF387A" w:rsidRPr="00262765" w:rsidRDefault="00FF387A" w:rsidP="007A4AB6">
      <w:pPr>
        <w:pStyle w:val="COLNumbered"/>
        <w:rPr>
          <w:b/>
        </w:rPr>
      </w:pPr>
      <w:r w:rsidRPr="00262765">
        <w:t xml:space="preserve">Under TWC § 13.257(r) and </w:t>
      </w:r>
      <w:r w:rsidR="00430893">
        <w:t xml:space="preserve">(s), </w:t>
      </w:r>
      <w:r>
        <w:t>Forest Glen</w:t>
      </w:r>
      <w:r w:rsidRPr="00262765">
        <w:t xml:space="preserve"> is required to record a certified copy of the approved </w:t>
      </w:r>
      <w:r w:rsidR="007A4AB6">
        <w:t>certificate</w:t>
      </w:r>
      <w:r w:rsidRPr="00262765">
        <w:t xml:space="preserve"> and map, along with a boundary description of the service area in the real property records of each county in which the service area or a portion of the service area is located, and submit to the Commission evidence of the recording.</w:t>
      </w:r>
    </w:p>
    <w:p w:rsidR="00FF387A" w:rsidRPr="00262765" w:rsidRDefault="00FF387A" w:rsidP="007A4AB6">
      <w:pPr>
        <w:pStyle w:val="COLNumbered"/>
        <w:rPr>
          <w:b/>
        </w:rPr>
      </w:pPr>
      <w:r w:rsidRPr="00262765">
        <w:lastRenderedPageBreak/>
        <w:t xml:space="preserve">The requirements for informal disposition </w:t>
      </w:r>
      <w:r w:rsidR="007A4AB6">
        <w:t>under</w:t>
      </w:r>
      <w:r w:rsidRPr="00262765">
        <w:t xml:space="preserve"> 16 TAC § 22.35 have been met in this proceeding. </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7A4AB6" w:rsidRPr="00262765" w:rsidRDefault="007A4AB6" w:rsidP="007A4AB6">
      <w:pPr>
        <w:pStyle w:val="OrderingParagraph"/>
      </w:pPr>
      <w:r>
        <w:t>Forest Glen</w:t>
      </w:r>
      <w:r w:rsidRPr="00262765">
        <w:t>’s application</w:t>
      </w:r>
      <w:r>
        <w:t>, as supplemented,</w:t>
      </w:r>
      <w:r w:rsidRPr="00262765">
        <w:t xml:space="preserve"> is approved. </w:t>
      </w:r>
    </w:p>
    <w:p w:rsidR="007A4AB6" w:rsidRDefault="007A4AB6" w:rsidP="007A4AB6">
      <w:pPr>
        <w:pStyle w:val="OrderingParagraph"/>
      </w:pPr>
      <w:r>
        <w:t>Forest Glen</w:t>
      </w:r>
      <w:r w:rsidRPr="00262765">
        <w:t xml:space="preserve">’s sewer CCN No. </w:t>
      </w:r>
      <w:r>
        <w:t>21070</w:t>
      </w:r>
      <w:r w:rsidRPr="00262765">
        <w:t xml:space="preserve"> is a</w:t>
      </w:r>
      <w:r>
        <w:t>mended</w:t>
      </w:r>
      <w:r w:rsidRPr="00262765">
        <w:t xml:space="preserve"> consistent with this Notice.</w:t>
      </w:r>
    </w:p>
    <w:p w:rsidR="006877B5" w:rsidRDefault="006877B5" w:rsidP="007A4AB6">
      <w:pPr>
        <w:pStyle w:val="OrderingParagraph"/>
      </w:pPr>
      <w:r>
        <w:t>The Commission’s official service area boundary maps for Forest Glen shall reflect this change as provided in the attached map.</w:t>
      </w:r>
    </w:p>
    <w:p w:rsidR="00B826B3" w:rsidRDefault="00B826B3" w:rsidP="007A4AB6">
      <w:pPr>
        <w:pStyle w:val="OrderingParagraph"/>
      </w:pPr>
      <w:r>
        <w:t>The tariff sheets attached to this Notice are approved.</w:t>
      </w:r>
    </w:p>
    <w:p w:rsidR="007D06A8" w:rsidRPr="00262765" w:rsidRDefault="007D06A8" w:rsidP="007A4AB6">
      <w:pPr>
        <w:pStyle w:val="OrderingParagraph"/>
      </w:pPr>
      <w:r>
        <w:t>Forest Glen</w:t>
      </w:r>
      <w:r w:rsidRPr="007D06A8">
        <w:t xml:space="preserve"> shall serve every customer and applicant for service within the area covered by CCN No. </w:t>
      </w:r>
      <w:r>
        <w:t>21070</w:t>
      </w:r>
      <w:r w:rsidRPr="007D06A8">
        <w:t>, and such service shall be continuous and adequate</w:t>
      </w:r>
      <w:r>
        <w:t>.</w:t>
      </w:r>
    </w:p>
    <w:p w:rsidR="007A4AB6" w:rsidRPr="00262765" w:rsidRDefault="007A4AB6" w:rsidP="007A4AB6">
      <w:pPr>
        <w:pStyle w:val="OrderingParagraph"/>
      </w:pPr>
      <w:r>
        <w:t>Forest Glen</w:t>
      </w:r>
      <w:r w:rsidRPr="00262765">
        <w:t xml:space="preserve"> shall comply with the recording requirements in TWC § 13.257(r) </w:t>
      </w:r>
      <w:r>
        <w:t xml:space="preserve">and (s) </w:t>
      </w:r>
      <w:r w:rsidRPr="00262765">
        <w:t xml:space="preserve">for the area in </w:t>
      </w:r>
      <w:r>
        <w:t>Medina</w:t>
      </w:r>
      <w:r w:rsidRPr="00262765">
        <w:t xml:space="preserve"> County affected by the application and submit to the Commission evidence of the recording no later than 31 days after receipt of this Notice.</w:t>
      </w:r>
    </w:p>
    <w:p w:rsidR="007A4AB6" w:rsidRPr="00262765" w:rsidRDefault="007A4AB6" w:rsidP="007A4AB6">
      <w:pPr>
        <w:pStyle w:val="OrderingParagraph"/>
      </w:pPr>
      <w:r w:rsidRPr="00262765">
        <w:t xml:space="preserve">All other motions, requests for entry of specific findings of fact and conclusions of law and any other requests for general or specific relief, if not expressly granted, are denied. </w:t>
      </w:r>
    </w:p>
    <w:p w:rsidR="00160DCD" w:rsidRDefault="00160DCD" w:rsidP="006877B5">
      <w:pPr>
        <w:pStyle w:val="Dateline"/>
        <w:spacing w:before="240"/>
      </w:pPr>
      <w:r>
        <w:t xml:space="preserve">Signed at Austin, Texas the ______ day of </w:t>
      </w:r>
      <w:r w:rsidR="006877B5">
        <w:t>February</w:t>
      </w:r>
      <w:r w:rsidR="007A4AB6">
        <w:t xml:space="preserve"> 2018.</w:t>
      </w:r>
    </w:p>
    <w:p w:rsidR="007A4AB6" w:rsidRDefault="007A4AB6" w:rsidP="00160DCD">
      <w:pPr>
        <w:pStyle w:val="Dateline"/>
      </w:pPr>
    </w:p>
    <w:p w:rsidR="007A4AB6" w:rsidRDefault="007A4AB6" w:rsidP="00160DCD">
      <w:pPr>
        <w:pStyle w:val="Dateline"/>
      </w:pPr>
      <w:r>
        <w:tab/>
      </w:r>
      <w:r>
        <w:tab/>
      </w:r>
      <w:r>
        <w:tab/>
      </w:r>
      <w:r>
        <w:tab/>
      </w:r>
      <w:r>
        <w:tab/>
        <w:t>PUBLIC UTILITY COMMISSION OF TEXAS</w:t>
      </w:r>
    </w:p>
    <w:p w:rsidR="007A4AB6" w:rsidRDefault="007A4AB6" w:rsidP="00160DCD">
      <w:pPr>
        <w:pStyle w:val="Dateline"/>
      </w:pPr>
    </w:p>
    <w:p w:rsidR="007A4AB6" w:rsidRDefault="007A4AB6" w:rsidP="00160DCD">
      <w:pPr>
        <w:pStyle w:val="Dateline"/>
      </w:pPr>
    </w:p>
    <w:p w:rsidR="007A4AB6" w:rsidRDefault="007A4AB6" w:rsidP="00160DCD">
      <w:pPr>
        <w:pStyle w:val="Dateline"/>
      </w:pPr>
    </w:p>
    <w:p w:rsidR="007A4AB6" w:rsidRDefault="007A4AB6" w:rsidP="00160DCD">
      <w:pPr>
        <w:pStyle w:val="Dateline"/>
      </w:pPr>
      <w:r>
        <w:tab/>
      </w:r>
      <w:r>
        <w:tab/>
      </w:r>
      <w:r>
        <w:tab/>
      </w:r>
      <w:r>
        <w:tab/>
      </w:r>
      <w:r>
        <w:tab/>
        <w:t>__________________________________________</w:t>
      </w:r>
    </w:p>
    <w:p w:rsidR="007A4AB6" w:rsidRDefault="007A4AB6" w:rsidP="00160DCD">
      <w:pPr>
        <w:pStyle w:val="Dateline"/>
      </w:pPr>
      <w:r>
        <w:tab/>
      </w:r>
      <w:r>
        <w:tab/>
      </w:r>
      <w:r>
        <w:tab/>
      </w:r>
      <w:r>
        <w:tab/>
      </w:r>
      <w:r>
        <w:tab/>
        <w:t>GABRIEL P. SOTO</w:t>
      </w:r>
    </w:p>
    <w:p w:rsidR="007A4AB6" w:rsidRDefault="007A4AB6" w:rsidP="00160DCD">
      <w:pPr>
        <w:pStyle w:val="Dateline"/>
      </w:pPr>
      <w:r>
        <w:tab/>
      </w:r>
      <w:r>
        <w:tab/>
      </w:r>
      <w:r>
        <w:tab/>
      </w:r>
      <w:r>
        <w:tab/>
      </w:r>
      <w:r>
        <w:tab/>
        <w:t>ADMINISTRATIVE LAW JUDGE</w:t>
      </w:r>
    </w:p>
    <w:p w:rsidR="007A4AB6" w:rsidRDefault="007A4AB6" w:rsidP="00160DCD">
      <w:pPr>
        <w:pStyle w:val="Dateline"/>
      </w:pPr>
    </w:p>
    <w:p w:rsidR="007A4AB6" w:rsidRDefault="007A4AB6" w:rsidP="00160DCD">
      <w:pPr>
        <w:pStyle w:val="Dateline"/>
      </w:pPr>
    </w:p>
    <w:p w:rsidR="007A4AB6" w:rsidRDefault="007A4AB6" w:rsidP="00160DCD">
      <w:pPr>
        <w:pStyle w:val="Dateline"/>
      </w:pPr>
    </w:p>
    <w:p w:rsidR="00160DCD" w:rsidRDefault="00160DCD" w:rsidP="00160DCD"/>
    <w:p w:rsidR="00FE4318" w:rsidRPr="00142289" w:rsidRDefault="00FE4318" w:rsidP="0062202F">
      <w:pPr>
        <w:pStyle w:val="EndMatter"/>
        <w:rPr>
          <w:sz w:val="16"/>
          <w:szCs w:val="16"/>
        </w:rPr>
      </w:pPr>
      <w:r w:rsidRPr="00142289">
        <w:rPr>
          <w:sz w:val="16"/>
          <w:szCs w:val="16"/>
        </w:rPr>
        <w:t>W2013</w:t>
      </w:r>
    </w:p>
    <w:p w:rsidR="00160DCD" w:rsidRPr="00142289" w:rsidRDefault="00AE25FF" w:rsidP="0062202F">
      <w:pPr>
        <w:pStyle w:val="EndMatter"/>
        <w:rPr>
          <w:sz w:val="16"/>
          <w:szCs w:val="16"/>
        </w:rPr>
      </w:pPr>
      <w:r w:rsidRPr="00142289">
        <w:rPr>
          <w:sz w:val="16"/>
          <w:szCs w:val="16"/>
        </w:rPr>
        <w:fldChar w:fldCharType="begin"/>
      </w:r>
      <w:r w:rsidRPr="00142289">
        <w:rPr>
          <w:sz w:val="16"/>
          <w:szCs w:val="16"/>
        </w:rPr>
        <w:instrText xml:space="preserve"> FILENAME  \* Lower \p  \* MERGEFORMAT </w:instrText>
      </w:r>
      <w:r w:rsidRPr="00142289">
        <w:rPr>
          <w:sz w:val="16"/>
          <w:szCs w:val="16"/>
        </w:rPr>
        <w:fldChar w:fldCharType="separate"/>
      </w:r>
      <w:r w:rsidR="00142289" w:rsidRPr="00142289">
        <w:rPr>
          <w:noProof/>
          <w:sz w:val="16"/>
          <w:szCs w:val="16"/>
        </w:rPr>
        <w:t>q:\cadm\docket management\water\ccn\47xxx\47389noa.docx</w:t>
      </w:r>
      <w:r w:rsidRPr="00142289">
        <w:rPr>
          <w:noProof/>
          <w:sz w:val="16"/>
          <w:szCs w:val="16"/>
        </w:rPr>
        <w:fldChar w:fldCharType="end"/>
      </w:r>
    </w:p>
    <w:sectPr w:rsidR="00160DCD" w:rsidRPr="00142289" w:rsidSect="006877B5">
      <w:headerReference w:type="default" r:id="rId8"/>
      <w:pgSz w:w="12240" w:h="15840"/>
      <w:pgMar w:top="1296"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956" w:rsidRDefault="00226956" w:rsidP="00D03394">
      <w:r>
        <w:separator/>
      </w:r>
    </w:p>
  </w:endnote>
  <w:endnote w:type="continuationSeparator" w:id="0">
    <w:p w:rsidR="00226956" w:rsidRDefault="00226956"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956" w:rsidRDefault="00226956" w:rsidP="00D03394">
      <w:r>
        <w:separator/>
      </w:r>
    </w:p>
  </w:footnote>
  <w:footnote w:type="continuationSeparator" w:id="0">
    <w:p w:rsidR="00226956" w:rsidRDefault="00226956" w:rsidP="00D03394">
      <w:r>
        <w:continuationSeparator/>
      </w:r>
    </w:p>
  </w:footnote>
  <w:footnote w:id="1">
    <w:p w:rsidR="00D66313" w:rsidRDefault="00D66313" w:rsidP="00D66313">
      <w:pPr>
        <w:pStyle w:val="FootnoteText"/>
        <w:spacing w:after="120"/>
      </w:pPr>
      <w:r>
        <w:rPr>
          <w:rStyle w:val="FootnoteReference"/>
        </w:rPr>
        <w:footnoteRef/>
      </w:r>
      <w:r>
        <w:t xml:space="preserve"> Tex. Water Code Ann. </w:t>
      </w:r>
      <w:r w:rsidRPr="00262765">
        <w:t>§ 13.</w:t>
      </w:r>
      <w:r>
        <w:t>002(19) (West 2008 &amp; Supp. 2017) (TWC).</w:t>
      </w:r>
    </w:p>
  </w:footnote>
  <w:footnote w:id="2">
    <w:p w:rsidR="00D66313" w:rsidRDefault="00D66313" w:rsidP="00D66313">
      <w:pPr>
        <w:pStyle w:val="FootnoteText"/>
        <w:spacing w:after="120"/>
      </w:pPr>
      <w:r>
        <w:rPr>
          <w:rStyle w:val="FootnoteReference"/>
        </w:rPr>
        <w:footnoteRef/>
      </w:r>
      <w:r>
        <w:t xml:space="preserve"> Tex. Gov’t Code Ann. </w:t>
      </w:r>
      <w:r w:rsidRPr="00262765">
        <w:t>§§ </w:t>
      </w:r>
      <w:r>
        <w:t>2001.001-.902 (West 2016 &amp; Supp. 2017).</w:t>
      </w:r>
      <w:r w:rsidRPr="00262765">
        <w: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F57756">
    <w:pPr>
      <w:pStyle w:val="Header"/>
      <w:tabs>
        <w:tab w:val="clear" w:pos="4680"/>
        <w:tab w:val="center" w:pos="4950"/>
      </w:tabs>
    </w:pPr>
    <w:r>
      <w:t>Docket No. </w:t>
    </w:r>
    <w:r w:rsidR="00F57756">
      <w:t>47389</w:t>
    </w:r>
    <w:r>
      <w:tab/>
    </w:r>
    <w:r w:rsidR="00F57756">
      <w:t>Notice of Approval</w:t>
    </w:r>
    <w:r>
      <w:tab/>
      <w:t xml:space="preserve">Page </w:t>
    </w:r>
    <w:r>
      <w:fldChar w:fldCharType="begin"/>
    </w:r>
    <w:r>
      <w:instrText xml:space="preserve"> PAGE   \* MERGEFORMAT </w:instrText>
    </w:r>
    <w:r>
      <w:fldChar w:fldCharType="separate"/>
    </w:r>
    <w:r w:rsidR="00CF500F">
      <w:rPr>
        <w:noProof/>
      </w:rPr>
      <w:t>4</w:t>
    </w:r>
    <w:r>
      <w:fldChar w:fldCharType="end"/>
    </w:r>
    <w:r>
      <w:t xml:space="preserve"> of </w:t>
    </w:r>
    <w:r w:rsidR="00CF500F">
      <w:fldChar w:fldCharType="begin"/>
    </w:r>
    <w:r w:rsidR="00CF500F">
      <w:instrText xml:space="preserve"> NUMPAGES   \* MERGEFORMAT </w:instrText>
    </w:r>
    <w:r w:rsidR="00CF500F">
      <w:fldChar w:fldCharType="separate"/>
    </w:r>
    <w:r w:rsidR="00CF500F">
      <w:rPr>
        <w:noProof/>
      </w:rPr>
      <w:t>4</w:t>
    </w:r>
    <w:r w:rsidR="00CF500F">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87CB6"/>
    <w:multiLevelType w:val="hybridMultilevel"/>
    <w:tmpl w:val="069AAFC6"/>
    <w:lvl w:ilvl="0" w:tplc="B09CDCEA">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A8F3D5E"/>
    <w:multiLevelType w:val="singleLevel"/>
    <w:tmpl w:val="B4AEE4AA"/>
    <w:lvl w:ilvl="0">
      <w:start w:val="1"/>
      <w:numFmt w:val="decimal"/>
      <w:pStyle w:val="FOFNumbered"/>
      <w:lvlText w:val="%1."/>
      <w:lvlJc w:val="left"/>
      <w:pPr>
        <w:tabs>
          <w:tab w:val="num" w:pos="720"/>
        </w:tabs>
        <w:ind w:left="720" w:hanging="720"/>
      </w:pPr>
      <w:rPr>
        <w:b w:val="0"/>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66B6E08"/>
    <w:multiLevelType w:val="hybridMultilevel"/>
    <w:tmpl w:val="2F88D4D8"/>
    <w:lvl w:ilvl="0" w:tplc="180AA390">
      <w:start w:val="1"/>
      <w:numFmt w:val="decimal"/>
      <w:pStyle w:val="COLNumbered"/>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5"/>
  </w:num>
  <w:num w:numId="7">
    <w:abstractNumId w:val="7"/>
  </w:num>
  <w:num w:numId="8">
    <w:abstractNumId w:val="0"/>
  </w:num>
  <w:num w:numId="9">
    <w:abstractNumId w:val="1"/>
    <w:lvlOverride w:ilvl="0">
      <w:startOverride w:val="1"/>
    </w:lvlOverride>
  </w:num>
  <w:num w:numId="10">
    <w:abstractNumId w:val="1"/>
    <w:lvlOverride w:ilvl="0">
      <w:startOverride w:val="1"/>
    </w:lvlOverride>
  </w:num>
  <w:num w:numId="11">
    <w:abstractNumId w:val="6"/>
  </w:num>
  <w:num w:numId="12">
    <w:abstractNumId w:val="4"/>
  </w:num>
  <w:num w:numId="1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956"/>
    <w:rsid w:val="000E5DBE"/>
    <w:rsid w:val="001169CA"/>
    <w:rsid w:val="00142289"/>
    <w:rsid w:val="00160DCD"/>
    <w:rsid w:val="001D4F4B"/>
    <w:rsid w:val="001E360C"/>
    <w:rsid w:val="002003F5"/>
    <w:rsid w:val="00226956"/>
    <w:rsid w:val="00266F9F"/>
    <w:rsid w:val="00312838"/>
    <w:rsid w:val="003729E5"/>
    <w:rsid w:val="00430893"/>
    <w:rsid w:val="00433B5E"/>
    <w:rsid w:val="004E082A"/>
    <w:rsid w:val="005C3512"/>
    <w:rsid w:val="0062202F"/>
    <w:rsid w:val="00662AAE"/>
    <w:rsid w:val="00677B5E"/>
    <w:rsid w:val="006877B5"/>
    <w:rsid w:val="006D3803"/>
    <w:rsid w:val="007572FC"/>
    <w:rsid w:val="0078457F"/>
    <w:rsid w:val="007A4AB6"/>
    <w:rsid w:val="007A6AC3"/>
    <w:rsid w:val="007D06A8"/>
    <w:rsid w:val="007E72B9"/>
    <w:rsid w:val="0080046C"/>
    <w:rsid w:val="00800AD8"/>
    <w:rsid w:val="008738BF"/>
    <w:rsid w:val="008D1724"/>
    <w:rsid w:val="009727E0"/>
    <w:rsid w:val="009A1A96"/>
    <w:rsid w:val="009C1919"/>
    <w:rsid w:val="00A035EA"/>
    <w:rsid w:val="00A40798"/>
    <w:rsid w:val="00AC1ABC"/>
    <w:rsid w:val="00AE25FF"/>
    <w:rsid w:val="00B22348"/>
    <w:rsid w:val="00B71CA8"/>
    <w:rsid w:val="00B826B3"/>
    <w:rsid w:val="00B84EEA"/>
    <w:rsid w:val="00BA2D2D"/>
    <w:rsid w:val="00C54659"/>
    <w:rsid w:val="00CF500F"/>
    <w:rsid w:val="00D03394"/>
    <w:rsid w:val="00D1503F"/>
    <w:rsid w:val="00D451DC"/>
    <w:rsid w:val="00D47D99"/>
    <w:rsid w:val="00D66313"/>
    <w:rsid w:val="00D706B4"/>
    <w:rsid w:val="00DC3E65"/>
    <w:rsid w:val="00E14073"/>
    <w:rsid w:val="00E30894"/>
    <w:rsid w:val="00E645C9"/>
    <w:rsid w:val="00EA06EA"/>
    <w:rsid w:val="00EB3FB6"/>
    <w:rsid w:val="00ED04FC"/>
    <w:rsid w:val="00EE5DDA"/>
    <w:rsid w:val="00F150D2"/>
    <w:rsid w:val="00F57756"/>
    <w:rsid w:val="00FA1E83"/>
    <w:rsid w:val="00FE4318"/>
    <w:rsid w:val="00FF1816"/>
    <w:rsid w:val="00FF387A"/>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303FCD32-E076-4461-8157-AC65A561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ignature">
    <w:name w:val="Signature"/>
    <w:basedOn w:val="Normal"/>
    <w:link w:val="SignatureChar"/>
    <w:rsid w:val="00E645C9"/>
    <w:pPr>
      <w:ind w:left="4320"/>
      <w:jc w:val="both"/>
    </w:pPr>
    <w:rPr>
      <w:rFonts w:eastAsia="Times New Roman"/>
      <w:color w:val="000000"/>
      <w:szCs w:val="20"/>
    </w:rPr>
  </w:style>
  <w:style w:type="character" w:customStyle="1" w:styleId="SignatureChar">
    <w:name w:val="Signature Char"/>
    <w:basedOn w:val="DefaultParagraphFont"/>
    <w:link w:val="Signature"/>
    <w:rsid w:val="00E645C9"/>
    <w:rPr>
      <w:rFonts w:eastAsia="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2214-EEC7-4B5D-982E-E1D36F88D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order2013(wmd'a)</Template>
  <TotalTime>101</TotalTime>
  <Pages>4</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Soto, Gabriel</cp:lastModifiedBy>
  <cp:revision>40</cp:revision>
  <cp:lastPrinted>2016-02-12T20:22:00Z</cp:lastPrinted>
  <dcterms:created xsi:type="dcterms:W3CDTF">2018-01-26T19:38:00Z</dcterms:created>
  <dcterms:modified xsi:type="dcterms:W3CDTF">2018-02-13T15:58:00Z</dcterms:modified>
</cp:coreProperties>
</file>