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A10CA3" w:rsidP="00A10CA3">
      <w:pPr>
        <w:pStyle w:val="Docketnumber"/>
        <w:spacing w:after="360"/>
      </w:pPr>
      <w:bookmarkStart w:id="0" w:name="_GoBack"/>
      <w:bookmarkEnd w:id="0"/>
      <w:r>
        <w:t>DOCKET NO. 4721</w:t>
      </w:r>
      <w:r w:rsidR="008C24A7">
        <w:t>3</w:t>
      </w:r>
    </w:p>
    <w:tbl>
      <w:tblPr>
        <w:tblStyle w:val="TableGrid"/>
        <w:tblW w:w="9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360"/>
        <w:gridCol w:w="4392"/>
      </w:tblGrid>
      <w:tr w:rsidR="007572FC" w:rsidTr="00A10CA3">
        <w:tc>
          <w:tcPr>
            <w:tcW w:w="4590" w:type="dxa"/>
          </w:tcPr>
          <w:p w:rsidR="007572FC" w:rsidRDefault="008C24A7" w:rsidP="008C24A7">
            <w:pPr>
              <w:pStyle w:val="Docketstyle"/>
            </w:pPr>
            <w:r w:rsidRPr="008C24A7">
              <w:t>PETITION TO REVOKE WEST OAKS PHOENIX CORP.'S CERTIFICATE OF CONVENIENCE AND NECESSITY PURSUANT TO TEX. WATER CODE §</w:t>
            </w:r>
            <w:r>
              <w:t> </w:t>
            </w:r>
            <w:r w:rsidRPr="008C24A7">
              <w:t>13.254 AND 16 TEX. ADMIN. CODE §</w:t>
            </w:r>
            <w:r>
              <w:t> </w:t>
            </w:r>
            <w:r w:rsidRPr="008C24A7">
              <w:t>24.113</w:t>
            </w:r>
          </w:p>
        </w:tc>
        <w:tc>
          <w:tcPr>
            <w:tcW w:w="360" w:type="dxa"/>
          </w:tcPr>
          <w:p w:rsidR="007572FC" w:rsidRDefault="001E360C" w:rsidP="001E360C">
            <w:pPr>
              <w:pStyle w:val="Docketstyle"/>
            </w:pPr>
            <w:r>
              <w:t>§</w:t>
            </w:r>
          </w:p>
          <w:p w:rsidR="001E360C" w:rsidRDefault="001E360C" w:rsidP="001E360C">
            <w:pPr>
              <w:pStyle w:val="Docketstyle"/>
            </w:pPr>
            <w:r>
              <w:t>§</w:t>
            </w:r>
          </w:p>
          <w:p w:rsidR="00A10CA3" w:rsidRDefault="001E360C" w:rsidP="00A10CA3">
            <w:pPr>
              <w:pStyle w:val="Docketstyle"/>
            </w:pPr>
            <w:r>
              <w:t>§</w:t>
            </w:r>
            <w:r w:rsidR="00A10CA3">
              <w:t>§</w:t>
            </w:r>
          </w:p>
          <w:p w:rsidR="00A10CA3" w:rsidRDefault="00A10CA3" w:rsidP="00A10CA3">
            <w:pPr>
              <w:pStyle w:val="Docketstyle"/>
            </w:pPr>
            <w:r>
              <w:t>§</w:t>
            </w:r>
          </w:p>
          <w:p w:rsidR="001E360C" w:rsidRDefault="00A10CA3" w:rsidP="00A10CA3">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A10CA3" w:rsidP="00074012">
      <w:pPr>
        <w:pStyle w:val="Titleoforder"/>
        <w:spacing w:before="360" w:after="240"/>
      </w:pPr>
      <w:r>
        <w:t>PROPOSED DEFAULT</w:t>
      </w:r>
      <w:r w:rsidR="00C54659">
        <w:t xml:space="preserve"> ORDER</w:t>
      </w:r>
    </w:p>
    <w:p w:rsidR="008909E8" w:rsidRPr="00E97DE4" w:rsidRDefault="008909E8" w:rsidP="008909E8">
      <w:pPr>
        <w:spacing w:before="120" w:line="360" w:lineRule="auto"/>
        <w:ind w:firstLine="720"/>
        <w:jc w:val="both"/>
        <w:textAlignment w:val="baseline"/>
        <w:rPr>
          <w:color w:val="000000"/>
          <w:szCs w:val="22"/>
        </w:rPr>
      </w:pPr>
      <w:r w:rsidRPr="00E97DE4">
        <w:rPr>
          <w:color w:val="000000"/>
          <w:szCs w:val="22"/>
        </w:rPr>
        <w:t xml:space="preserve">This Order addresses the petition of Commission Staff to revoke the certificate of public convenience and necessity of </w:t>
      </w:r>
      <w:r w:rsidR="00CA6AD4">
        <w:t>West Oaks Phoenix Corp.</w:t>
      </w:r>
      <w:r>
        <w:t xml:space="preserve"> </w:t>
      </w:r>
      <w:r>
        <w:rPr>
          <w:color w:val="000000"/>
          <w:szCs w:val="22"/>
        </w:rPr>
        <w:t>for</w:t>
      </w:r>
      <w:r w:rsidRPr="00E97DE4">
        <w:rPr>
          <w:color w:val="000000"/>
          <w:szCs w:val="22"/>
        </w:rPr>
        <w:t xml:space="preserve"> violations of the </w:t>
      </w:r>
      <w:r>
        <w:rPr>
          <w:color w:val="000000"/>
          <w:szCs w:val="22"/>
        </w:rPr>
        <w:t xml:space="preserve">Texas Water Code </w:t>
      </w:r>
      <w:r w:rsidRPr="00E97DE4">
        <w:rPr>
          <w:color w:val="000000"/>
          <w:szCs w:val="22"/>
        </w:rPr>
        <w:t>and Commission rules</w:t>
      </w:r>
      <w:r>
        <w:rPr>
          <w:color w:val="000000"/>
          <w:szCs w:val="22"/>
        </w:rPr>
        <w:t>.</w:t>
      </w:r>
      <w:r w:rsidR="00074012">
        <w:rPr>
          <w:color w:val="000000"/>
          <w:szCs w:val="22"/>
        </w:rPr>
        <w:t xml:space="preserve"> </w:t>
      </w:r>
      <w:r w:rsidRPr="00E97DE4">
        <w:rPr>
          <w:color w:val="000000"/>
          <w:szCs w:val="22"/>
        </w:rPr>
        <w:t xml:space="preserve"> Commission Staff’s petition is granted and </w:t>
      </w:r>
      <w:r>
        <w:rPr>
          <w:color w:val="000000"/>
          <w:szCs w:val="22"/>
        </w:rPr>
        <w:t xml:space="preserve">certificate of convenience and necessity </w:t>
      </w:r>
      <w:r w:rsidR="00CA6AD4">
        <w:rPr>
          <w:color w:val="000000"/>
          <w:szCs w:val="22"/>
        </w:rPr>
        <w:t>12353</w:t>
      </w:r>
      <w:r>
        <w:rPr>
          <w:color w:val="000000"/>
          <w:szCs w:val="22"/>
        </w:rPr>
        <w:t xml:space="preserve"> is</w:t>
      </w:r>
      <w:r w:rsidRPr="00E97DE4">
        <w:rPr>
          <w:color w:val="000000"/>
          <w:szCs w:val="22"/>
        </w:rPr>
        <w:t xml:space="preserve"> revoked.</w:t>
      </w:r>
    </w:p>
    <w:p w:rsidR="008909E8" w:rsidRPr="006E4FBB" w:rsidRDefault="008909E8" w:rsidP="008909E8">
      <w:pPr>
        <w:spacing w:before="120" w:line="360" w:lineRule="auto"/>
        <w:jc w:val="both"/>
        <w:rPr>
          <w:rStyle w:val="Emphasis"/>
          <w:i w:val="0"/>
        </w:rPr>
      </w:pPr>
      <w:r w:rsidRPr="006E4FBB">
        <w:rPr>
          <w:rStyle w:val="Emphasis"/>
          <w:i w:val="0"/>
        </w:rPr>
        <w:tab/>
        <w:t>The Commission adopts the following findings of fact and conclusions of law:</w:t>
      </w:r>
    </w:p>
    <w:p w:rsidR="008D1724" w:rsidRPr="008D1724" w:rsidRDefault="00EE5DDA" w:rsidP="00074012">
      <w:pPr>
        <w:pStyle w:val="Heading1"/>
      </w:pPr>
      <w:r>
        <w:t>Findings of Fact</w:t>
      </w:r>
    </w:p>
    <w:p w:rsidR="008909E8" w:rsidRPr="008909E8" w:rsidRDefault="0075156C" w:rsidP="008909E8">
      <w:pPr>
        <w:pStyle w:val="FOFNumbered"/>
      </w:pPr>
      <w:r>
        <w:t>W. Oaks Phoenix</w:t>
      </w:r>
      <w:r w:rsidR="008909E8" w:rsidRPr="008909E8">
        <w:t xml:space="preserve"> is a retail public utility that was granted certificate of convenience and necessity No. </w:t>
      </w:r>
      <w:r>
        <w:t>12353</w:t>
      </w:r>
      <w:r w:rsidR="008909E8" w:rsidRPr="008909E8">
        <w:t>.</w:t>
      </w:r>
    </w:p>
    <w:p w:rsidR="008909E8" w:rsidRPr="008909E8" w:rsidRDefault="0075156C" w:rsidP="008909E8">
      <w:pPr>
        <w:pStyle w:val="FOFNumbered"/>
      </w:pPr>
      <w:r>
        <w:t>W. Oaks Phoenix</w:t>
      </w:r>
      <w:r w:rsidR="008909E8" w:rsidRPr="008909E8">
        <w:t xml:space="preserve"> is comprised of one public water system.</w:t>
      </w:r>
      <w:r w:rsidR="00E55E83">
        <w:rPr>
          <w:rStyle w:val="FootnoteReference"/>
        </w:rPr>
        <w:footnoteReference w:id="1"/>
      </w:r>
    </w:p>
    <w:p w:rsidR="008909E8" w:rsidRDefault="0075156C" w:rsidP="008909E8">
      <w:pPr>
        <w:pStyle w:val="FOFNumbered"/>
      </w:pPr>
      <w:r>
        <w:t>W. Oaks Phoenix’s sole shareholder and only officer died in 2004.</w:t>
      </w:r>
    </w:p>
    <w:p w:rsidR="00D110F6" w:rsidRPr="008909E8" w:rsidRDefault="00D110F6" w:rsidP="008909E8">
      <w:pPr>
        <w:pStyle w:val="FOFNumbered"/>
      </w:pPr>
      <w:r>
        <w:t xml:space="preserve">W. Oaks Phoenix forfeited </w:t>
      </w:r>
      <w:r w:rsidR="009453FA">
        <w:t>its existence as a Texas corporation on February 11, 2005.</w:t>
      </w:r>
    </w:p>
    <w:p w:rsidR="008909E8" w:rsidRPr="008909E8" w:rsidRDefault="009453FA" w:rsidP="008909E8">
      <w:pPr>
        <w:pStyle w:val="FOFNumbered"/>
      </w:pPr>
      <w:r>
        <w:t>On May 24, 2004, W. Oaks Phoenix was placed in receivership and Mr. Lonzo Gale was appointed receiver.</w:t>
      </w:r>
    </w:p>
    <w:p w:rsidR="008909E8" w:rsidRDefault="00B66D6C" w:rsidP="008909E8">
      <w:pPr>
        <w:pStyle w:val="FOFNumbered"/>
      </w:pPr>
      <w:r>
        <w:t>On April 27, 2015, Mr. Gale was replaced by Ms. Sandra Barbey.  Ms. Barbey’s term as receiver ended on May 23, 2016.</w:t>
      </w:r>
    </w:p>
    <w:p w:rsidR="00074012" w:rsidRDefault="00074012" w:rsidP="008909E8">
      <w:pPr>
        <w:pStyle w:val="FOFNumbered"/>
      </w:pPr>
      <w:r>
        <w:t>W. Oaks Phoenix is under the stewardship of a Commission appointed temporary manager.</w:t>
      </w:r>
    </w:p>
    <w:p w:rsidR="001C75B4" w:rsidRPr="008909E8" w:rsidRDefault="001C75B4" w:rsidP="008909E8">
      <w:pPr>
        <w:pStyle w:val="FOFNumbered"/>
      </w:pPr>
      <w:r>
        <w:t>Residents of W. Oaks Phoenix have formed a water supply corporation, Lil Countryside Water Supply Corporation</w:t>
      </w:r>
      <w:r w:rsidR="00A87082">
        <w:t xml:space="preserve">, which </w:t>
      </w:r>
      <w:r>
        <w:t>is currently seeking a certificate to serve the area.</w:t>
      </w:r>
      <w:r>
        <w:rPr>
          <w:rStyle w:val="FootnoteReference"/>
        </w:rPr>
        <w:footnoteReference w:id="2"/>
      </w:r>
    </w:p>
    <w:p w:rsidR="008909E8" w:rsidRPr="008909E8" w:rsidRDefault="008909E8" w:rsidP="008909E8">
      <w:pPr>
        <w:pStyle w:val="FOFNumbered"/>
      </w:pPr>
      <w:r w:rsidRPr="008909E8">
        <w:t xml:space="preserve">On May 26, 2017, Commission Staff filed the </w:t>
      </w:r>
      <w:r w:rsidR="00513CF3" w:rsidRPr="008909E8">
        <w:t xml:space="preserve">petition </w:t>
      </w:r>
      <w:r w:rsidRPr="008909E8">
        <w:t xml:space="preserve">and provided notice of opportunity for hearing seeking revocation of </w:t>
      </w:r>
      <w:r w:rsidR="00614FC5">
        <w:t>W. Oak Phoenix’s</w:t>
      </w:r>
      <w:r w:rsidRPr="008909E8">
        <w:t xml:space="preserve"> </w:t>
      </w:r>
      <w:r w:rsidR="00513CF3">
        <w:t>certificate</w:t>
      </w:r>
      <w:r w:rsidRPr="008909E8">
        <w:t xml:space="preserve"> </w:t>
      </w:r>
      <w:r w:rsidR="00614FC5">
        <w:t>12353</w:t>
      </w:r>
      <w:r w:rsidRPr="008909E8">
        <w:t>.</w:t>
      </w:r>
    </w:p>
    <w:p w:rsidR="008909E8" w:rsidRPr="008909E8" w:rsidRDefault="008909E8" w:rsidP="008909E8">
      <w:pPr>
        <w:pStyle w:val="FOFNumbered"/>
      </w:pPr>
      <w:r w:rsidRPr="008909E8">
        <w:t xml:space="preserve">The </w:t>
      </w:r>
      <w:r w:rsidR="00143243" w:rsidRPr="008909E8">
        <w:t xml:space="preserve">petition </w:t>
      </w:r>
      <w:r w:rsidRPr="008909E8">
        <w:t>included the required disclosure in at least 12-point, bold-face type.</w:t>
      </w:r>
    </w:p>
    <w:p w:rsidR="008909E8" w:rsidRPr="008909E8" w:rsidRDefault="008909E8" w:rsidP="008909E8">
      <w:pPr>
        <w:pStyle w:val="FOFNumbered"/>
      </w:pPr>
      <w:r w:rsidRPr="008909E8">
        <w:t xml:space="preserve">The </w:t>
      </w:r>
      <w:r w:rsidR="00143243" w:rsidRPr="008909E8">
        <w:t xml:space="preserve">petition </w:t>
      </w:r>
      <w:r w:rsidRPr="008909E8">
        <w:t xml:space="preserve">was sent by certified mail, return receipt requested, to the addresses Commission Staff was able to find for </w:t>
      </w:r>
      <w:r w:rsidR="00614FC5">
        <w:t>W. Oaks Phoenix</w:t>
      </w:r>
      <w:r w:rsidRPr="008909E8">
        <w:t xml:space="preserve"> after reasonable investigation.</w:t>
      </w:r>
    </w:p>
    <w:p w:rsidR="008909E8" w:rsidRPr="008909E8" w:rsidRDefault="008909E8" w:rsidP="008909E8">
      <w:pPr>
        <w:pStyle w:val="FOFNumbered"/>
      </w:pPr>
      <w:r w:rsidRPr="008909E8">
        <w:t xml:space="preserve">More than 30 days have passed since service of the </w:t>
      </w:r>
      <w:r w:rsidR="00143243" w:rsidRPr="008909E8">
        <w:t>petition</w:t>
      </w:r>
      <w:r w:rsidR="00143243">
        <w:t xml:space="preserve"> to </w:t>
      </w:r>
      <w:r w:rsidR="00614FC5">
        <w:t>W. Oaks Phoenix</w:t>
      </w:r>
      <w:r w:rsidRPr="008909E8">
        <w:t>.</w:t>
      </w:r>
    </w:p>
    <w:p w:rsidR="008909E8" w:rsidRPr="008909E8" w:rsidRDefault="00614FC5" w:rsidP="008909E8">
      <w:pPr>
        <w:pStyle w:val="FOFNumbered"/>
      </w:pPr>
      <w:r>
        <w:t>W. Oaks Phoenix</w:t>
      </w:r>
      <w:r w:rsidR="008909E8" w:rsidRPr="008909E8">
        <w:t xml:space="preserve"> did not request a hearing on the merits.</w:t>
      </w:r>
    </w:p>
    <w:p w:rsidR="00EE5DDA" w:rsidRDefault="00EE5DDA" w:rsidP="00074012">
      <w:pPr>
        <w:pStyle w:val="Heading1"/>
      </w:pPr>
      <w:r>
        <w:t>Conclusions of Law</w:t>
      </w:r>
    </w:p>
    <w:p w:rsidR="003C311E" w:rsidRPr="0004539C" w:rsidRDefault="00074012" w:rsidP="003C311E">
      <w:pPr>
        <w:pStyle w:val="COLNumbered"/>
      </w:pPr>
      <w:r>
        <w:t>Texas Water Code</w:t>
      </w:r>
      <w:r>
        <w:rPr>
          <w:rStyle w:val="FootnoteReference"/>
          <w:color w:val="000000"/>
          <w:szCs w:val="22"/>
        </w:rPr>
        <w:footnoteReference w:id="3"/>
      </w:r>
      <w:r>
        <w:t xml:space="preserve"> </w:t>
      </w:r>
      <w:r w:rsidR="003C311E" w:rsidRPr="0004539C">
        <w:t>§ 13.242 provides that a "utility ... may not in any way render retail water ... utility service directly or indirectly to the public without first having obtained from the utility commission a certificate that the present or future public convenience and necessity will require that installation, operation, or extension."</w:t>
      </w:r>
    </w:p>
    <w:p w:rsidR="003C311E" w:rsidRPr="0004539C" w:rsidRDefault="003C311E" w:rsidP="003C311E">
      <w:pPr>
        <w:pStyle w:val="COLNumbered"/>
      </w:pPr>
      <w:r>
        <w:t xml:space="preserve">Under </w:t>
      </w:r>
      <w:r w:rsidRPr="0004539C">
        <w:t xml:space="preserve">16 </w:t>
      </w:r>
      <w:r>
        <w:t>T</w:t>
      </w:r>
      <w:r w:rsidR="00074012">
        <w:t xml:space="preserve">exas </w:t>
      </w:r>
      <w:r>
        <w:t>A</w:t>
      </w:r>
      <w:r w:rsidR="00074012">
        <w:t xml:space="preserve">dministrative </w:t>
      </w:r>
      <w:r>
        <w:t>C</w:t>
      </w:r>
      <w:r w:rsidR="00074012">
        <w:t>ode (TAC)</w:t>
      </w:r>
      <w:r>
        <w:t xml:space="preserve"> § 24.3(14), </w:t>
      </w:r>
      <w:r w:rsidRPr="0004539C">
        <w:t xml:space="preserve">a CCN </w:t>
      </w:r>
      <w:r>
        <w:t>is</w:t>
      </w:r>
      <w:r w:rsidRPr="0004539C">
        <w:t xml:space="preserve"> "[a] permit issued by the commission which authorizes and obligates a retail public utility to furnish, make available, render, or extend continuous and adequate retail water or sewer utility service to a specified geographic area."</w:t>
      </w:r>
    </w:p>
    <w:p w:rsidR="003C311E" w:rsidRPr="0004539C" w:rsidRDefault="003C311E" w:rsidP="003C311E">
      <w:pPr>
        <w:pStyle w:val="COLNumbered"/>
      </w:pPr>
      <w:r>
        <w:t xml:space="preserve">Under </w:t>
      </w:r>
      <w:r w:rsidRPr="0004539C">
        <w:t>16 TAC § 24.3(58)</w:t>
      </w:r>
      <w:r>
        <w:t>,</w:t>
      </w:r>
      <w:r w:rsidRPr="0004539C">
        <w:t xml:space="preserve"> a retail public utility </w:t>
      </w:r>
      <w:r>
        <w:t>is</w:t>
      </w:r>
      <w:r w:rsidRPr="0004539C">
        <w:t xml:space="preserve"> "[a]ny person, corporation, public utility, water supply or sewer service corporation, municipality, political subdivision or agency operating, maintaining, or controlling in this state facilities for providing potable water service or sewer service, or both, for compensation."</w:t>
      </w:r>
    </w:p>
    <w:p w:rsidR="003C311E" w:rsidRPr="0004539C" w:rsidRDefault="003C311E" w:rsidP="003C311E">
      <w:pPr>
        <w:pStyle w:val="COLNumbered"/>
      </w:pPr>
      <w:r w:rsidRPr="0004539C">
        <w:t xml:space="preserve">TWC § 13.250 and 16 TAC § 24.114 require a retail public utility that possesses a </w:t>
      </w:r>
      <w:r>
        <w:t>certificate</w:t>
      </w:r>
      <w:r w:rsidRPr="0004539C">
        <w:t xml:space="preserve"> to provide "continuous and adequate service."</w:t>
      </w:r>
    </w:p>
    <w:p w:rsidR="003C311E" w:rsidRPr="0004539C" w:rsidRDefault="003C311E" w:rsidP="003C311E">
      <w:pPr>
        <w:pStyle w:val="COLNumbered"/>
      </w:pPr>
      <w:r w:rsidRPr="0004539C">
        <w:t xml:space="preserve">If the Commission finds that a retail public utility that possesses a </w:t>
      </w:r>
      <w:r>
        <w:t>certificate</w:t>
      </w:r>
      <w:r w:rsidRPr="0004539C">
        <w:t xml:space="preserve"> "has never provided, is no longer providing, is incapable of providing, or has failed to provide continuous and adequate service in the area, or part of the area, covered by the certificate" in violation of TWC § 13.250 and 16 TAC § 24.114, the Commission may revoke the </w:t>
      </w:r>
      <w:r>
        <w:t>certificate</w:t>
      </w:r>
      <w:r w:rsidRPr="0004539C">
        <w:t xml:space="preserve"> </w:t>
      </w:r>
      <w:r>
        <w:t>under</w:t>
      </w:r>
      <w:r w:rsidRPr="0004539C">
        <w:t xml:space="preserve"> TWC § 13.254 and 16 TAC § 24.113.</w:t>
      </w:r>
    </w:p>
    <w:p w:rsidR="003C311E" w:rsidRPr="0004539C" w:rsidRDefault="0075156C" w:rsidP="003C311E">
      <w:pPr>
        <w:pStyle w:val="COLNumbered"/>
      </w:pPr>
      <w:r>
        <w:t>W. Oaks Phoenix</w:t>
      </w:r>
      <w:r w:rsidR="003C311E" w:rsidRPr="0004539C">
        <w:t xml:space="preserve"> is incapable of providing continuous and adequate service in the area covered by </w:t>
      </w:r>
      <w:r w:rsidR="003C311E">
        <w:t>certificate</w:t>
      </w:r>
      <w:r w:rsidR="003C311E" w:rsidRPr="0004539C">
        <w:t xml:space="preserve"> </w:t>
      </w:r>
      <w:r w:rsidR="001B1F90">
        <w:t>12574</w:t>
      </w:r>
      <w:r w:rsidR="003C311E" w:rsidRPr="0004539C">
        <w:t>.</w:t>
      </w:r>
    </w:p>
    <w:p w:rsidR="003C311E" w:rsidRPr="0004539C" w:rsidRDefault="003C311E" w:rsidP="003C311E">
      <w:pPr>
        <w:pStyle w:val="COLNumbered"/>
      </w:pPr>
      <w:r w:rsidRPr="0004539C">
        <w:t xml:space="preserve">Issuance of a default order against </w:t>
      </w:r>
      <w:r w:rsidR="0075156C">
        <w:t>W. Oaks Phoenix</w:t>
      </w:r>
      <w:r w:rsidRPr="0004539C">
        <w:t xml:space="preserve"> is appropriate because </w:t>
      </w:r>
      <w:r w:rsidR="0075156C">
        <w:t>W. Oaks Phoenix</w:t>
      </w:r>
      <w:r w:rsidRPr="0004539C">
        <w:t xml:space="preserve"> failed to request a hearing within 30 days of service of the notice of an opportunity for a hearing, as provided in 16 TAC § 22.183(a).</w:t>
      </w:r>
    </w:p>
    <w:p w:rsidR="003C311E" w:rsidRPr="0004539C" w:rsidRDefault="003C311E" w:rsidP="003C311E">
      <w:pPr>
        <w:pStyle w:val="COLNumbered"/>
      </w:pPr>
      <w:r>
        <w:t xml:space="preserve">The </w:t>
      </w:r>
      <w:r w:rsidRPr="0004539C">
        <w:t xml:space="preserve">requirements for disposition by default </w:t>
      </w:r>
      <w:r>
        <w:t>in 16 TAC § 22.183</w:t>
      </w:r>
      <w:r w:rsidRPr="0004539C">
        <w:t xml:space="preserve"> the have been met in this proceeding.</w:t>
      </w:r>
    </w:p>
    <w:p w:rsidR="00EE5DDA" w:rsidRDefault="00EE5DDA" w:rsidP="00074012">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3E5D97" w:rsidRDefault="003E5D97" w:rsidP="003E5D97">
      <w:pPr>
        <w:pStyle w:val="OrderingParagraph"/>
      </w:pPr>
      <w:r>
        <w:t>Commission Staff’s petition is granted.</w:t>
      </w:r>
    </w:p>
    <w:p w:rsidR="003E5D97" w:rsidRDefault="0075156C" w:rsidP="003E5D97">
      <w:pPr>
        <w:pStyle w:val="OrderingParagraph"/>
      </w:pPr>
      <w:r>
        <w:t>W. Oaks Phoenix’s</w:t>
      </w:r>
      <w:r w:rsidR="003E5D97">
        <w:t xml:space="preserve"> certificate </w:t>
      </w:r>
      <w:r>
        <w:t>12353</w:t>
      </w:r>
      <w:r w:rsidR="003E5D97">
        <w:t xml:space="preserve"> is revoked.</w:t>
      </w:r>
    </w:p>
    <w:p w:rsidR="003E5D97" w:rsidRDefault="003E5D97" w:rsidP="003E5D97">
      <w:pPr>
        <w:pStyle w:val="OrderingParagraph"/>
      </w:pPr>
      <w:r w:rsidRPr="00397E4D">
        <w:rPr>
          <w:snapToGrid/>
        </w:rPr>
        <w:t>The Commission shall not be constrained in any manner from requiring additional action or penalties for violations</w:t>
      </w:r>
      <w:r>
        <w:rPr>
          <w:snapToGrid/>
        </w:rPr>
        <w:t xml:space="preserve"> that are not raised here</w:t>
      </w:r>
      <w:r>
        <w:t>.</w:t>
      </w:r>
    </w:p>
    <w:p w:rsidR="003E5D97" w:rsidRPr="00EE5DDA" w:rsidRDefault="003E5D97" w:rsidP="003E5D97">
      <w:pPr>
        <w:pStyle w:val="OrderingParagraph"/>
      </w:pPr>
      <w:r>
        <w:t>All other motions, requests for entry of specific findings of fact and conclusions of law, and any other request for general or specific relief, if not expressly granted herein, are denied.</w:t>
      </w:r>
    </w:p>
    <w:p w:rsidR="00160DCD" w:rsidRDefault="00160DCD" w:rsidP="00526AFD">
      <w:pPr>
        <w:pStyle w:val="Dateline"/>
        <w:spacing w:before="240"/>
      </w:pPr>
      <w:r>
        <w:t xml:space="preserve">Signed at Austin, Texas the ______ day of </w:t>
      </w:r>
      <w:r w:rsidR="003E5D97">
        <w:t>August 2017.</w:t>
      </w:r>
    </w:p>
    <w:p w:rsidR="00160DCD" w:rsidRDefault="00160DCD" w:rsidP="008D1724">
      <w:pPr>
        <w:pStyle w:val="Dateline"/>
      </w:pPr>
    </w:p>
    <w:p w:rsidR="00160DCD" w:rsidRDefault="00160DCD" w:rsidP="00160DCD">
      <w:pPr>
        <w:pStyle w:val="Signatures"/>
      </w:pPr>
      <w:r>
        <w:t>PUBLIC UTILITY COMMISSION OF TEXAS</w:t>
      </w:r>
    </w:p>
    <w:p w:rsidR="00160DCD" w:rsidRDefault="00160DCD" w:rsidP="00526AFD">
      <w:pPr>
        <w:pStyle w:val="Signatures"/>
        <w:spacing w:before="120"/>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526AFD">
      <w:pPr>
        <w:pStyle w:val="Signatures"/>
      </w:pPr>
      <w:r>
        <w:t>BRANDY MARTY MARQUEZ</w:t>
      </w:r>
      <w:r w:rsidR="00526AFD">
        <w:t>, COMMISSIONER</w:t>
      </w:r>
    </w:p>
    <w:p w:rsidR="00074012" w:rsidRDefault="00074012" w:rsidP="0062202F">
      <w:pPr>
        <w:pStyle w:val="EndMatter"/>
        <w:rPr>
          <w:sz w:val="16"/>
          <w:szCs w:val="16"/>
        </w:rPr>
      </w:pPr>
    </w:p>
    <w:p w:rsidR="00074012" w:rsidRDefault="00074012" w:rsidP="0062202F">
      <w:pPr>
        <w:pStyle w:val="EndMatter"/>
        <w:rPr>
          <w:sz w:val="16"/>
          <w:szCs w:val="16"/>
        </w:rPr>
      </w:pPr>
    </w:p>
    <w:p w:rsidR="00FE4318" w:rsidRPr="003E5D97" w:rsidRDefault="00FE4318" w:rsidP="0062202F">
      <w:pPr>
        <w:pStyle w:val="EndMatter"/>
        <w:rPr>
          <w:sz w:val="16"/>
          <w:szCs w:val="16"/>
        </w:rPr>
      </w:pPr>
      <w:r w:rsidRPr="003E5D97">
        <w:rPr>
          <w:sz w:val="16"/>
          <w:szCs w:val="16"/>
        </w:rPr>
        <w:t>W2013</w:t>
      </w:r>
    </w:p>
    <w:p w:rsidR="00160DCD" w:rsidRDefault="00423C93" w:rsidP="0062202F">
      <w:pPr>
        <w:pStyle w:val="EndMatter"/>
      </w:pPr>
      <w:r w:rsidRPr="003E5D97">
        <w:rPr>
          <w:sz w:val="16"/>
          <w:szCs w:val="16"/>
        </w:rPr>
        <w:fldChar w:fldCharType="begin"/>
      </w:r>
      <w:r w:rsidRPr="003E5D97">
        <w:rPr>
          <w:sz w:val="16"/>
          <w:szCs w:val="16"/>
        </w:rPr>
        <w:instrText xml:space="preserve"> FILENAME  \* Lower \p  \* MERGEFORMAT </w:instrText>
      </w:r>
      <w:r w:rsidRPr="003E5D97">
        <w:rPr>
          <w:sz w:val="16"/>
          <w:szCs w:val="16"/>
        </w:rPr>
        <w:fldChar w:fldCharType="separate"/>
      </w:r>
      <w:r w:rsidR="0075156C">
        <w:rPr>
          <w:noProof/>
          <w:sz w:val="16"/>
          <w:szCs w:val="16"/>
        </w:rPr>
        <w:t>q:\cadm\docket management\water\revocations\47213pdo.docx</w:t>
      </w:r>
      <w:r w:rsidRPr="003E5D97">
        <w:rPr>
          <w:noProof/>
          <w:sz w:val="16"/>
          <w:szCs w:val="16"/>
        </w:rPr>
        <w:fldChar w:fldCharType="end"/>
      </w:r>
    </w:p>
    <w:sectPr w:rsidR="00160DCD" w:rsidSect="00526AFD">
      <w:headerReference w:type="default" r:id="rId8"/>
      <w:pgSz w:w="12240" w:h="15840"/>
      <w:pgMar w:top="1440" w:right="1440" w:bottom="1296"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5834" w:rsidRDefault="00215834" w:rsidP="00D03394">
      <w:r>
        <w:separator/>
      </w:r>
    </w:p>
  </w:endnote>
  <w:endnote w:type="continuationSeparator" w:id="0">
    <w:p w:rsidR="00215834" w:rsidRDefault="0021583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5834" w:rsidRDefault="00215834" w:rsidP="00D03394">
      <w:r>
        <w:separator/>
      </w:r>
    </w:p>
  </w:footnote>
  <w:footnote w:type="continuationSeparator" w:id="0">
    <w:p w:rsidR="00215834" w:rsidRDefault="00215834" w:rsidP="00D03394">
      <w:r>
        <w:continuationSeparator/>
      </w:r>
    </w:p>
  </w:footnote>
  <w:footnote w:id="1">
    <w:p w:rsidR="00E55E83" w:rsidRPr="0075156C" w:rsidRDefault="00E55E83" w:rsidP="00074012">
      <w:pPr>
        <w:pStyle w:val="FootnoteText"/>
        <w:spacing w:after="120"/>
      </w:pPr>
      <w:r w:rsidRPr="0075156C">
        <w:rPr>
          <w:rStyle w:val="FootnoteReference"/>
        </w:rPr>
        <w:footnoteRef/>
      </w:r>
      <w:r w:rsidRPr="0075156C">
        <w:t xml:space="preserve"> PWS ID No. </w:t>
      </w:r>
      <w:r w:rsidR="0075156C" w:rsidRPr="0075156C">
        <w:rPr>
          <w:color w:val="333333"/>
        </w:rPr>
        <w:t>1160097</w:t>
      </w:r>
      <w:r w:rsidRPr="0075156C">
        <w:t>.</w:t>
      </w:r>
    </w:p>
  </w:footnote>
  <w:footnote w:id="2">
    <w:p w:rsidR="001C75B4" w:rsidRDefault="001C75B4" w:rsidP="001C75B4">
      <w:pPr>
        <w:pStyle w:val="FootnoteText"/>
        <w:spacing w:after="120"/>
        <w:jc w:val="both"/>
      </w:pPr>
      <w:r>
        <w:rPr>
          <w:rStyle w:val="FootnoteReference"/>
        </w:rPr>
        <w:footnoteRef/>
      </w:r>
      <w:r>
        <w:t xml:space="preserve"> </w:t>
      </w:r>
      <w:r w:rsidRPr="001C75B4">
        <w:rPr>
          <w:i/>
        </w:rPr>
        <w:t xml:space="preserve">Application </w:t>
      </w:r>
      <w:r>
        <w:rPr>
          <w:i/>
        </w:rPr>
        <w:t>of</w:t>
      </w:r>
      <w:r w:rsidRPr="001C75B4">
        <w:rPr>
          <w:i/>
        </w:rPr>
        <w:t xml:space="preserve"> Lil Countryside </w:t>
      </w:r>
      <w:r>
        <w:rPr>
          <w:i/>
        </w:rPr>
        <w:t>WSC</w:t>
      </w:r>
      <w:r w:rsidRPr="001C75B4">
        <w:rPr>
          <w:i/>
        </w:rPr>
        <w:t xml:space="preserve"> </w:t>
      </w:r>
      <w:r>
        <w:rPr>
          <w:i/>
        </w:rPr>
        <w:t>to</w:t>
      </w:r>
      <w:r w:rsidRPr="001C75B4">
        <w:rPr>
          <w:i/>
        </w:rPr>
        <w:t xml:space="preserve"> Obtain </w:t>
      </w:r>
      <w:r w:rsidR="00FB2536">
        <w:rPr>
          <w:i/>
        </w:rPr>
        <w:t>a</w:t>
      </w:r>
      <w:r w:rsidRPr="001C75B4">
        <w:rPr>
          <w:i/>
        </w:rPr>
        <w:t xml:space="preserve"> Water Certificate </w:t>
      </w:r>
      <w:r w:rsidR="00FB2536">
        <w:rPr>
          <w:i/>
        </w:rPr>
        <w:t>of</w:t>
      </w:r>
      <w:r w:rsidRPr="001C75B4">
        <w:rPr>
          <w:i/>
        </w:rPr>
        <w:t xml:space="preserve"> Convenience </w:t>
      </w:r>
      <w:r w:rsidR="00FB2536">
        <w:rPr>
          <w:i/>
        </w:rPr>
        <w:t>and</w:t>
      </w:r>
      <w:r w:rsidRPr="001C75B4">
        <w:rPr>
          <w:i/>
        </w:rPr>
        <w:t xml:space="preserve"> Necessity </w:t>
      </w:r>
      <w:r w:rsidR="00FB2536">
        <w:rPr>
          <w:i/>
        </w:rPr>
        <w:t>in</w:t>
      </w:r>
      <w:r w:rsidRPr="001C75B4">
        <w:rPr>
          <w:i/>
        </w:rPr>
        <w:t xml:space="preserve"> Hunt County</w:t>
      </w:r>
      <w:r>
        <w:t>, Docket No. 46986 (pending).</w:t>
      </w:r>
    </w:p>
  </w:footnote>
  <w:footnote w:id="3">
    <w:p w:rsidR="00074012" w:rsidRDefault="00074012" w:rsidP="00074012">
      <w:pPr>
        <w:pStyle w:val="FootnoteText"/>
        <w:spacing w:after="120"/>
      </w:pPr>
      <w:r>
        <w:rPr>
          <w:rStyle w:val="FootnoteReference"/>
        </w:rPr>
        <w:footnoteRef/>
      </w:r>
      <w:r>
        <w:t xml:space="preserve"> Tex. Water Code Ann. (West 2008 and Supp. 2016) (TWC).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143243">
    <w:pPr>
      <w:pStyle w:val="Header"/>
      <w:tabs>
        <w:tab w:val="clear" w:pos="4680"/>
        <w:tab w:val="center" w:pos="4860"/>
      </w:tabs>
    </w:pPr>
    <w:r>
      <w:t>Docket No. </w:t>
    </w:r>
    <w:r w:rsidR="0075156C">
      <w:t>47213</w:t>
    </w:r>
    <w:r>
      <w:tab/>
    </w:r>
    <w:r w:rsidR="00143243">
      <w:t xml:space="preserve">Proposed Default </w:t>
    </w:r>
    <w:r>
      <w:t>Order</w:t>
    </w:r>
    <w:r>
      <w:tab/>
      <w:t xml:space="preserve">Page </w:t>
    </w:r>
    <w:r>
      <w:fldChar w:fldCharType="begin"/>
    </w:r>
    <w:r>
      <w:instrText xml:space="preserve"> PAGE   \* MERGEFORMAT </w:instrText>
    </w:r>
    <w:r>
      <w:fldChar w:fldCharType="separate"/>
    </w:r>
    <w:r w:rsidR="00804F8B">
      <w:rPr>
        <w:noProof/>
      </w:rPr>
      <w:t>3</w:t>
    </w:r>
    <w:r>
      <w:fldChar w:fldCharType="end"/>
    </w:r>
    <w:r>
      <w:t xml:space="preserve"> of </w:t>
    </w:r>
    <w:r w:rsidR="00804F8B">
      <w:fldChar w:fldCharType="begin"/>
    </w:r>
    <w:r w:rsidR="00804F8B">
      <w:instrText xml:space="preserve"> NUMPAGES   \* MERGEFORMAT </w:instrText>
    </w:r>
    <w:r w:rsidR="00804F8B">
      <w:fldChar w:fldCharType="separate"/>
    </w:r>
    <w:r w:rsidR="00804F8B">
      <w:rPr>
        <w:noProof/>
      </w:rPr>
      <w:t>3</w:t>
    </w:r>
    <w:r w:rsidR="00804F8B">
      <w:rPr>
        <w:noProof/>
      </w:rPr>
      <w:fldChar w:fldCharType="end"/>
    </w:r>
  </w:p>
  <w:p w:rsidR="00ED04FC" w:rsidRDefault="00ED04FC" w:rsidP="00143243">
    <w:pPr>
      <w:pStyle w:val="Header"/>
      <w:tabs>
        <w:tab w:val="clear" w:pos="4680"/>
        <w:tab w:val="center" w:pos="4590"/>
      </w:tabs>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27E44"/>
    <w:multiLevelType w:val="hybridMultilevel"/>
    <w:tmpl w:val="FD86987E"/>
    <w:lvl w:ilvl="0" w:tplc="43C0B1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56C517CF"/>
    <w:multiLevelType w:val="hybridMultilevel"/>
    <w:tmpl w:val="FD86987E"/>
    <w:lvl w:ilvl="0" w:tplc="43C0B1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7"/>
  </w:num>
  <w:num w:numId="5">
    <w:abstractNumId w:val="3"/>
  </w:num>
  <w:num w:numId="6">
    <w:abstractNumId w:val="5"/>
  </w:num>
  <w:num w:numId="7">
    <w:abstractNumId w:val="6"/>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834"/>
    <w:rsid w:val="00074012"/>
    <w:rsid w:val="000E5DBE"/>
    <w:rsid w:val="001169CA"/>
    <w:rsid w:val="00143243"/>
    <w:rsid w:val="00160DCD"/>
    <w:rsid w:val="001945E2"/>
    <w:rsid w:val="001B1F90"/>
    <w:rsid w:val="001C75B4"/>
    <w:rsid w:val="001D4F4B"/>
    <w:rsid w:val="001E360C"/>
    <w:rsid w:val="00215834"/>
    <w:rsid w:val="00266F9F"/>
    <w:rsid w:val="00310FFC"/>
    <w:rsid w:val="00312838"/>
    <w:rsid w:val="003710A8"/>
    <w:rsid w:val="003C311E"/>
    <w:rsid w:val="003E5D97"/>
    <w:rsid w:val="00423C93"/>
    <w:rsid w:val="00433B5E"/>
    <w:rsid w:val="004E082A"/>
    <w:rsid w:val="00513CF3"/>
    <w:rsid w:val="00526AFD"/>
    <w:rsid w:val="005C3512"/>
    <w:rsid w:val="00614FC5"/>
    <w:rsid w:val="0062202F"/>
    <w:rsid w:val="00677B5E"/>
    <w:rsid w:val="0075156C"/>
    <w:rsid w:val="007572FC"/>
    <w:rsid w:val="0080046C"/>
    <w:rsid w:val="00804F8B"/>
    <w:rsid w:val="008738BF"/>
    <w:rsid w:val="008909E8"/>
    <w:rsid w:val="008C24A7"/>
    <w:rsid w:val="008D1724"/>
    <w:rsid w:val="009453FA"/>
    <w:rsid w:val="009727E0"/>
    <w:rsid w:val="009C1919"/>
    <w:rsid w:val="00A035EA"/>
    <w:rsid w:val="00A10CA3"/>
    <w:rsid w:val="00A40798"/>
    <w:rsid w:val="00A87082"/>
    <w:rsid w:val="00B22348"/>
    <w:rsid w:val="00B66D6C"/>
    <w:rsid w:val="00B71CA8"/>
    <w:rsid w:val="00C54659"/>
    <w:rsid w:val="00CA6AD4"/>
    <w:rsid w:val="00D03394"/>
    <w:rsid w:val="00D110F6"/>
    <w:rsid w:val="00D1503F"/>
    <w:rsid w:val="00D451DC"/>
    <w:rsid w:val="00D706B4"/>
    <w:rsid w:val="00E55E83"/>
    <w:rsid w:val="00E76D7C"/>
    <w:rsid w:val="00EA7C1B"/>
    <w:rsid w:val="00EB3FB6"/>
    <w:rsid w:val="00ED04FC"/>
    <w:rsid w:val="00EE5DDA"/>
    <w:rsid w:val="00FA1E83"/>
    <w:rsid w:val="00FB2536"/>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49FB883E-92A3-42D1-8A52-DB3E738B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styleId="Emphasis">
    <w:name w:val="Emphasis"/>
    <w:qFormat/>
    <w:rsid w:val="008909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E08AC-560B-4431-B2E6-EA80C195B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55</TotalTime>
  <Pages>3</Pages>
  <Words>730</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Montelongo, Irene</cp:lastModifiedBy>
  <cp:revision>20</cp:revision>
  <cp:lastPrinted>2016-02-12T20:22:00Z</cp:lastPrinted>
  <dcterms:created xsi:type="dcterms:W3CDTF">2017-07-07T16:12:00Z</dcterms:created>
  <dcterms:modified xsi:type="dcterms:W3CDTF">2017-07-17T19:48:00Z</dcterms:modified>
</cp:coreProperties>
</file>