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6A" w:rsidRDefault="000D496A" w:rsidP="008A45FD">
      <w:pPr>
        <w:pStyle w:val="DocketNumber"/>
      </w:pPr>
      <w:r w:rsidRPr="00F271E9">
        <w:t xml:space="preserve">Docket </w:t>
      </w:r>
      <w:r w:rsidRPr="009106F4">
        <w:t>No</w:t>
      </w:r>
      <w:r w:rsidRPr="00F271E9">
        <w:t xml:space="preserve">. </w:t>
      </w:r>
      <w:r w:rsidR="00357706">
        <w:t>47153</w:t>
      </w:r>
    </w:p>
    <w:tbl>
      <w:tblPr>
        <w:tblW w:w="0" w:type="auto"/>
        <w:jc w:val="center"/>
        <w:tblLayout w:type="fixed"/>
        <w:tblLook w:val="01E0" w:firstRow="1" w:lastRow="1" w:firstColumn="1" w:lastColumn="1" w:noHBand="0" w:noVBand="0"/>
      </w:tblPr>
      <w:tblGrid>
        <w:gridCol w:w="4493"/>
        <w:gridCol w:w="360"/>
        <w:gridCol w:w="4493"/>
      </w:tblGrid>
      <w:tr w:rsidR="000D496A" w:rsidTr="000F1F99">
        <w:trPr>
          <w:trHeight w:val="846"/>
          <w:jc w:val="center"/>
        </w:trPr>
        <w:tc>
          <w:tcPr>
            <w:tcW w:w="4493" w:type="dxa"/>
          </w:tcPr>
          <w:p w:rsidR="00AE312D" w:rsidRPr="000C24B7" w:rsidRDefault="00357706" w:rsidP="00D26A1E">
            <w:pPr>
              <w:pStyle w:val="OrderStyle"/>
            </w:pPr>
            <w:r w:rsidRPr="00357706">
              <w:t>APPLICATION OF CS WATER CORPORATION FOR AUTHORITY TO CHANGE RATES</w:t>
            </w:r>
          </w:p>
        </w:tc>
        <w:tc>
          <w:tcPr>
            <w:tcW w:w="360" w:type="dxa"/>
          </w:tcPr>
          <w:p w:rsidR="000D496A" w:rsidRPr="000C24B7" w:rsidRDefault="000D496A" w:rsidP="00C31FAD">
            <w:pPr>
              <w:rPr>
                <w:rStyle w:val="StyleBold"/>
                <w:rFonts w:eastAsia="SimSun"/>
              </w:rPr>
            </w:pPr>
            <w:r w:rsidRPr="000C24B7">
              <w:rPr>
                <w:rStyle w:val="StyleBold"/>
                <w:rFonts w:eastAsia="SimSun"/>
              </w:rPr>
              <w:t>§</w:t>
            </w:r>
          </w:p>
          <w:p w:rsidR="00D76B94" w:rsidRPr="000C24B7" w:rsidRDefault="00D76B94" w:rsidP="00C31FAD">
            <w:pPr>
              <w:rPr>
                <w:rStyle w:val="StyleBold"/>
                <w:rFonts w:eastAsia="SimSun"/>
              </w:rPr>
            </w:pPr>
            <w:r w:rsidRPr="000C24B7">
              <w:rPr>
                <w:rStyle w:val="StyleBold"/>
                <w:rFonts w:eastAsia="SimSun"/>
              </w:rPr>
              <w:t>§</w:t>
            </w:r>
          </w:p>
          <w:p w:rsidR="00EA2C0E" w:rsidRPr="007248EE" w:rsidRDefault="00D76B94" w:rsidP="00C31FAD">
            <w:pPr>
              <w:rPr>
                <w:rFonts w:eastAsia="SimSun"/>
                <w:b/>
                <w:bCs/>
                <w:caps/>
              </w:rPr>
            </w:pPr>
            <w:r w:rsidRPr="000C24B7">
              <w:rPr>
                <w:rStyle w:val="StyleBold"/>
                <w:rFonts w:eastAsia="SimSun"/>
              </w:rPr>
              <w:t>§</w:t>
            </w:r>
          </w:p>
        </w:tc>
        <w:tc>
          <w:tcPr>
            <w:tcW w:w="4493" w:type="dxa"/>
          </w:tcPr>
          <w:p w:rsidR="000D496A" w:rsidRPr="000C24B7" w:rsidRDefault="000D496A" w:rsidP="00C31FAD">
            <w:pPr>
              <w:jc w:val="center"/>
              <w:rPr>
                <w:rFonts w:eastAsia="SimSun"/>
                <w:b/>
                <w:caps/>
              </w:rPr>
            </w:pPr>
            <w:r w:rsidRPr="000C24B7">
              <w:rPr>
                <w:rFonts w:eastAsia="SimSun"/>
                <w:b/>
                <w:caps/>
              </w:rPr>
              <w:t>Public Utility Commission</w:t>
            </w:r>
          </w:p>
          <w:p w:rsidR="000D496A" w:rsidRPr="000C24B7" w:rsidRDefault="000D496A" w:rsidP="00C31FAD">
            <w:pPr>
              <w:jc w:val="center"/>
              <w:rPr>
                <w:rFonts w:eastAsia="SimSun"/>
                <w:b/>
                <w:caps/>
              </w:rPr>
            </w:pPr>
          </w:p>
          <w:p w:rsidR="000D496A" w:rsidRPr="000C24B7" w:rsidRDefault="000D496A" w:rsidP="00C31FAD">
            <w:pPr>
              <w:jc w:val="center"/>
              <w:rPr>
                <w:rFonts w:eastAsia="SimSun"/>
              </w:rPr>
            </w:pPr>
            <w:r w:rsidRPr="000C24B7">
              <w:rPr>
                <w:rFonts w:eastAsia="SimSun"/>
                <w:b/>
                <w:caps/>
              </w:rPr>
              <w:t>of Texas</w:t>
            </w:r>
          </w:p>
        </w:tc>
      </w:tr>
    </w:tbl>
    <w:p w:rsidR="000D496A" w:rsidRDefault="000D496A" w:rsidP="008A45FD">
      <w:pPr>
        <w:pStyle w:val="OrderTitle"/>
      </w:pPr>
      <w:r w:rsidRPr="00D221AA">
        <w:t xml:space="preserve">Order No. </w:t>
      </w:r>
      <w:r w:rsidR="00BD1FCB">
        <w:t>1</w:t>
      </w:r>
      <w:r w:rsidR="008A45FD">
        <w:br/>
      </w:r>
      <w:r w:rsidR="00BC3787">
        <w:t xml:space="preserve">REQUIRING COMMENTS ON </w:t>
      </w:r>
      <w:r w:rsidR="00846BC0">
        <w:t>ADMINISTRATIVE COMPLETENESS</w:t>
      </w:r>
      <w:r w:rsidR="008A45FD">
        <w:br/>
      </w:r>
      <w:r w:rsidR="007815A3">
        <w:t xml:space="preserve">AND </w:t>
      </w:r>
      <w:r w:rsidR="00BC3787">
        <w:t xml:space="preserve">ADDRESSING </w:t>
      </w:r>
      <w:r w:rsidR="00BC3787" w:rsidRPr="009B033F">
        <w:t>OTHER PROCEDURAL MATTERS</w:t>
      </w:r>
    </w:p>
    <w:p w:rsidR="008B1373" w:rsidRDefault="008B1373" w:rsidP="008A45FD">
      <w:pPr>
        <w:pStyle w:val="OrderHeading1"/>
        <w:spacing w:before="360"/>
        <w:ind w:left="0" w:firstLine="0"/>
      </w:pPr>
      <w:r>
        <w:t>Application</w:t>
      </w:r>
    </w:p>
    <w:p w:rsidR="00940E44" w:rsidRPr="00EE65A7" w:rsidRDefault="00A23C8A" w:rsidP="008B1373">
      <w:pPr>
        <w:pStyle w:val="BodyTextIndented"/>
      </w:pPr>
      <w:r w:rsidRPr="00A23C8A">
        <w:t xml:space="preserve">This Order addresses </w:t>
      </w:r>
      <w:r w:rsidR="00900FC6">
        <w:t>C</w:t>
      </w:r>
      <w:r w:rsidR="00357706">
        <w:t>S</w:t>
      </w:r>
      <w:r w:rsidR="00900FC6">
        <w:t xml:space="preserve"> Water </w:t>
      </w:r>
      <w:r w:rsidR="00357706">
        <w:t>Corporation</w:t>
      </w:r>
      <w:r w:rsidR="00146271">
        <w:t>’s</w:t>
      </w:r>
      <w:r w:rsidRPr="00A23C8A">
        <w:t xml:space="preserve"> application filed with the Commission </w:t>
      </w:r>
      <w:r w:rsidR="00C63808">
        <w:t xml:space="preserve">on </w:t>
      </w:r>
      <w:r w:rsidR="00080720">
        <w:t>December 27</w:t>
      </w:r>
      <w:r w:rsidR="00900FC6">
        <w:t>, 2017</w:t>
      </w:r>
      <w:r w:rsidR="00C63808">
        <w:t xml:space="preserve">, </w:t>
      </w:r>
      <w:r w:rsidRPr="00A23C8A">
        <w:t>for a rate/tariff change</w:t>
      </w:r>
      <w:r w:rsidR="004F6561">
        <w:t xml:space="preserve"> under Tex</w:t>
      </w:r>
      <w:r w:rsidR="002A20A0">
        <w:t>as</w:t>
      </w:r>
      <w:bookmarkStart w:id="0" w:name="_GoBack"/>
      <w:bookmarkEnd w:id="0"/>
      <w:r w:rsidR="004F6561">
        <w:t xml:space="preserve"> Water Code §13.1871</w:t>
      </w:r>
      <w:r w:rsidRPr="00A23C8A">
        <w:t xml:space="preserve">. </w:t>
      </w:r>
      <w:r w:rsidR="004F6561">
        <w:t xml:space="preserve"> The rate change will affect The Canyons subdivision in Bosque County.</w:t>
      </w:r>
    </w:p>
    <w:p w:rsidR="008B1373" w:rsidRDefault="00940E44" w:rsidP="008A45FD">
      <w:pPr>
        <w:pStyle w:val="OrderHeading1"/>
        <w:spacing w:before="360"/>
        <w:ind w:left="0" w:firstLine="0"/>
      </w:pPr>
      <w:r w:rsidRPr="009B033F">
        <w:t>Requiring Comments</w:t>
      </w:r>
      <w:r w:rsidR="008B1373">
        <w:t xml:space="preserve"> on </w:t>
      </w:r>
      <w:r w:rsidR="009652F7">
        <w:t xml:space="preserve">Administrative Completeness of </w:t>
      </w:r>
      <w:r w:rsidR="000F1F99">
        <w:t xml:space="preserve">the </w:t>
      </w:r>
      <w:r w:rsidR="009652F7">
        <w:t xml:space="preserve">Application </w:t>
      </w:r>
      <w:r w:rsidR="007B416D">
        <w:br/>
      </w:r>
      <w:r w:rsidR="009652F7">
        <w:t>and Notice</w:t>
      </w:r>
    </w:p>
    <w:p w:rsidR="008B1373" w:rsidRDefault="00ED41F9" w:rsidP="007B416D">
      <w:pPr>
        <w:spacing w:before="120" w:line="360" w:lineRule="auto"/>
        <w:ind w:firstLine="720"/>
        <w:rPr>
          <w:szCs w:val="24"/>
        </w:rPr>
      </w:pPr>
      <w:r>
        <w:rPr>
          <w:szCs w:val="24"/>
        </w:rPr>
        <w:t xml:space="preserve">Consistent with </w:t>
      </w:r>
      <w:r w:rsidR="000D2E0D">
        <w:rPr>
          <w:szCs w:val="24"/>
        </w:rPr>
        <w:t>16 Tex</w:t>
      </w:r>
      <w:r>
        <w:rPr>
          <w:szCs w:val="24"/>
        </w:rPr>
        <w:t xml:space="preserve">as </w:t>
      </w:r>
      <w:r w:rsidR="000D2E0D">
        <w:rPr>
          <w:szCs w:val="24"/>
        </w:rPr>
        <w:t>Admin</w:t>
      </w:r>
      <w:r>
        <w:rPr>
          <w:szCs w:val="24"/>
        </w:rPr>
        <w:t>istrative</w:t>
      </w:r>
      <w:r w:rsidR="000D2E0D">
        <w:rPr>
          <w:szCs w:val="24"/>
        </w:rPr>
        <w:t xml:space="preserve"> Code </w:t>
      </w:r>
      <w:r w:rsidR="00117621">
        <w:rPr>
          <w:szCs w:val="24"/>
        </w:rPr>
        <w:t xml:space="preserve">(TAC) </w:t>
      </w:r>
      <w:r w:rsidR="000D2E0D" w:rsidRPr="000D2E0D">
        <w:rPr>
          <w:rStyle w:val="StyleBold"/>
          <w:rFonts w:eastAsia="SimSun"/>
          <w:b w:val="0"/>
        </w:rPr>
        <w:t>§</w:t>
      </w:r>
      <w:r w:rsidR="00D50909" w:rsidRPr="00D50909">
        <w:rPr>
          <w:szCs w:val="24"/>
        </w:rPr>
        <w:t> 2</w:t>
      </w:r>
      <w:r w:rsidR="00D50909">
        <w:rPr>
          <w:szCs w:val="24"/>
        </w:rPr>
        <w:t xml:space="preserve">4.8(a), </w:t>
      </w:r>
      <w:r w:rsidR="00547230">
        <w:rPr>
          <w:szCs w:val="24"/>
        </w:rPr>
        <w:t xml:space="preserve">the application shall be reviewed for administrative completeness within </w:t>
      </w:r>
      <w:r w:rsidR="000F1F99">
        <w:rPr>
          <w:szCs w:val="24"/>
        </w:rPr>
        <w:t>30</w:t>
      </w:r>
      <w:r w:rsidR="00547230">
        <w:rPr>
          <w:szCs w:val="24"/>
        </w:rPr>
        <w:t xml:space="preserve"> </w:t>
      </w:r>
      <w:r w:rsidR="00C634A1">
        <w:rPr>
          <w:szCs w:val="24"/>
        </w:rPr>
        <w:t>calendar</w:t>
      </w:r>
      <w:r w:rsidR="00547230">
        <w:rPr>
          <w:szCs w:val="24"/>
        </w:rPr>
        <w:t xml:space="preserve"> days of receipt of the application.  An application is not considered filed </w:t>
      </w:r>
      <w:r w:rsidR="00575C69">
        <w:rPr>
          <w:szCs w:val="24"/>
        </w:rPr>
        <w:t>with</w:t>
      </w:r>
      <w:r w:rsidR="00547230">
        <w:rPr>
          <w:szCs w:val="24"/>
        </w:rPr>
        <w:t xml:space="preserve"> the Commission </w:t>
      </w:r>
      <w:r w:rsidR="00575C69">
        <w:rPr>
          <w:szCs w:val="24"/>
        </w:rPr>
        <w:t>until</w:t>
      </w:r>
      <w:r w:rsidR="00547230">
        <w:rPr>
          <w:szCs w:val="24"/>
        </w:rPr>
        <w:t xml:space="preserve"> a determination of administrative completeness is made.  </w:t>
      </w:r>
      <w:r w:rsidR="002B54A4">
        <w:rPr>
          <w:szCs w:val="24"/>
        </w:rPr>
        <w:t>By</w:t>
      </w:r>
      <w:r w:rsidR="00547230">
        <w:rPr>
          <w:szCs w:val="24"/>
        </w:rPr>
        <w:t xml:space="preserve"> </w:t>
      </w:r>
      <w:r w:rsidR="00080720" w:rsidRPr="00080720">
        <w:rPr>
          <w:szCs w:val="24"/>
        </w:rPr>
        <w:t>January 26</w:t>
      </w:r>
      <w:r w:rsidR="002C3F58" w:rsidRPr="00080720">
        <w:rPr>
          <w:szCs w:val="24"/>
        </w:rPr>
        <w:t>, 201</w:t>
      </w:r>
      <w:r w:rsidR="00080720">
        <w:rPr>
          <w:szCs w:val="24"/>
        </w:rPr>
        <w:t>8</w:t>
      </w:r>
      <w:r w:rsidR="009C3049">
        <w:rPr>
          <w:szCs w:val="24"/>
        </w:rPr>
        <w:t>,</w:t>
      </w:r>
      <w:r w:rsidR="005A5D20">
        <w:rPr>
          <w:szCs w:val="24"/>
        </w:rPr>
        <w:t xml:space="preserve"> </w:t>
      </w:r>
      <w:r w:rsidR="00940E44" w:rsidRPr="009B033F">
        <w:rPr>
          <w:szCs w:val="24"/>
        </w:rPr>
        <w:t xml:space="preserve">Commission Staff shall file comments on the </w:t>
      </w:r>
      <w:r w:rsidR="00D50909">
        <w:rPr>
          <w:szCs w:val="24"/>
        </w:rPr>
        <w:t xml:space="preserve">administrative completeness </w:t>
      </w:r>
      <w:r w:rsidR="00940E44" w:rsidRPr="009B033F">
        <w:rPr>
          <w:szCs w:val="24"/>
        </w:rPr>
        <w:t>of the application</w:t>
      </w:r>
      <w:r w:rsidR="009652F7">
        <w:rPr>
          <w:szCs w:val="24"/>
        </w:rPr>
        <w:t xml:space="preserve"> and</w:t>
      </w:r>
      <w:r w:rsidR="0029579C">
        <w:rPr>
          <w:szCs w:val="24"/>
        </w:rPr>
        <w:t xml:space="preserve"> </w:t>
      </w:r>
      <w:r w:rsidR="009652F7">
        <w:rPr>
          <w:szCs w:val="24"/>
        </w:rPr>
        <w:t>notice.</w:t>
      </w:r>
      <w:r w:rsidR="00547230">
        <w:rPr>
          <w:szCs w:val="24"/>
        </w:rPr>
        <w:t xml:space="preserve"> </w:t>
      </w:r>
    </w:p>
    <w:p w:rsidR="00006043" w:rsidRDefault="00006043" w:rsidP="008A45FD">
      <w:pPr>
        <w:pStyle w:val="OrderHeading1"/>
        <w:spacing w:before="360"/>
        <w:ind w:left="0" w:firstLine="0"/>
      </w:pPr>
      <w:r>
        <w:t>Requesting</w:t>
      </w:r>
      <w:r w:rsidRPr="00013367">
        <w:t xml:space="preserve"> Procedural Schedule</w:t>
      </w:r>
    </w:p>
    <w:p w:rsidR="00006043" w:rsidRDefault="002B54A4" w:rsidP="00006043">
      <w:pPr>
        <w:pStyle w:val="OrderHeading1"/>
        <w:numPr>
          <w:ilvl w:val="0"/>
          <w:numId w:val="0"/>
        </w:numPr>
        <w:spacing w:before="120" w:after="0" w:line="360" w:lineRule="auto"/>
        <w:ind w:firstLine="720"/>
        <w:jc w:val="both"/>
      </w:pPr>
      <w:r>
        <w:rPr>
          <w:b w:val="0"/>
        </w:rPr>
        <w:t>In addition, b</w:t>
      </w:r>
      <w:r w:rsidR="00006043" w:rsidRPr="007B416D">
        <w:rPr>
          <w:b w:val="0"/>
        </w:rPr>
        <w:t xml:space="preserve">y </w:t>
      </w:r>
      <w:r w:rsidR="00080720">
        <w:rPr>
          <w:b w:val="0"/>
        </w:rPr>
        <w:t>January 26, 2018,</w:t>
      </w:r>
      <w:r w:rsidR="000D2E0D" w:rsidRPr="00080720">
        <w:rPr>
          <w:b w:val="0"/>
          <w:szCs w:val="24"/>
        </w:rPr>
        <w:t xml:space="preserve"> </w:t>
      </w:r>
      <w:r w:rsidR="00006043" w:rsidRPr="007B416D">
        <w:rPr>
          <w:b w:val="0"/>
        </w:rPr>
        <w:t xml:space="preserve">the </w:t>
      </w:r>
      <w:r w:rsidR="00ED41F9">
        <w:rPr>
          <w:b w:val="0"/>
        </w:rPr>
        <w:t>a</w:t>
      </w:r>
      <w:r w:rsidR="00C634A1">
        <w:rPr>
          <w:b w:val="0"/>
        </w:rPr>
        <w:t>pplicant</w:t>
      </w:r>
      <w:r w:rsidR="00006043" w:rsidRPr="007B416D">
        <w:rPr>
          <w:b w:val="0"/>
        </w:rPr>
        <w:t xml:space="preserve"> and Commission Staff shall file comments regarding how this </w:t>
      </w:r>
      <w:r w:rsidR="000D2E0D">
        <w:rPr>
          <w:b w:val="0"/>
        </w:rPr>
        <w:t>application</w:t>
      </w:r>
      <w:r w:rsidR="00006043" w:rsidRPr="007B416D">
        <w:rPr>
          <w:b w:val="0"/>
        </w:rPr>
        <w:t xml:space="preserve"> should be </w:t>
      </w:r>
      <w:r w:rsidR="00006043">
        <w:rPr>
          <w:b w:val="0"/>
        </w:rPr>
        <w:t>processed</w:t>
      </w:r>
      <w:r w:rsidR="00006043" w:rsidRPr="007B416D">
        <w:rPr>
          <w:b w:val="0"/>
        </w:rPr>
        <w:t xml:space="preserve"> and propose a procedural schedule</w:t>
      </w:r>
      <w:r w:rsidR="00575C69">
        <w:t xml:space="preserve">, </w:t>
      </w:r>
      <w:r w:rsidR="00575C69" w:rsidRPr="00575C69">
        <w:rPr>
          <w:b w:val="0"/>
        </w:rPr>
        <w:t>if appropriate.</w:t>
      </w:r>
    </w:p>
    <w:p w:rsidR="008B1373" w:rsidRDefault="00940E44" w:rsidP="008A45FD">
      <w:pPr>
        <w:pStyle w:val="OrderHeading1"/>
        <w:spacing w:before="360"/>
        <w:ind w:left="0" w:firstLine="0"/>
      </w:pPr>
      <w:r w:rsidRPr="009B033F">
        <w:t>Discovery</w:t>
      </w:r>
    </w:p>
    <w:p w:rsidR="002B1996" w:rsidRPr="002B1996" w:rsidRDefault="002644DC" w:rsidP="000D2E0D">
      <w:pPr>
        <w:pStyle w:val="BodyTextIndented"/>
      </w:pPr>
      <w:r w:rsidRPr="00F47E77">
        <w:t xml:space="preserve">Discovery may proceed informally; however, objections to Requests for Information (RFIs) must be filed and served within 10 days of </w:t>
      </w:r>
      <w:r>
        <w:t xml:space="preserve">receiving the </w:t>
      </w:r>
      <w:r w:rsidRPr="00F47E77">
        <w:t xml:space="preserve">RFI.  Objections shall include a statement that negotiations were conducted diligently and in good faith.  If the parties are unable to resolve a discovery dispute, a motion to compel a response to an RFI must be filed and served </w:t>
      </w:r>
      <w:r w:rsidR="002B1996" w:rsidRPr="00F47E77">
        <w:lastRenderedPageBreak/>
        <w:t xml:space="preserve">within </w:t>
      </w:r>
      <w:r w:rsidR="001C4209">
        <w:t>five</w:t>
      </w:r>
      <w:r w:rsidR="002B1996" w:rsidRPr="00F47E77">
        <w:t xml:space="preserve"> working days of receipt of an objection.  The motion to compel shall </w:t>
      </w:r>
      <w:r w:rsidR="002B1996">
        <w:t>specify</w:t>
      </w:r>
      <w:r w:rsidR="002B1996" w:rsidRPr="00F47E77">
        <w:t xml:space="preserve"> the grounds for the motion.</w:t>
      </w:r>
    </w:p>
    <w:p w:rsidR="002B1996" w:rsidRPr="00C31FAD" w:rsidRDefault="002B1996" w:rsidP="008A45FD">
      <w:pPr>
        <w:pStyle w:val="OrderHeading1"/>
        <w:spacing w:before="360"/>
        <w:ind w:left="0" w:firstLine="0"/>
      </w:pPr>
      <w:r w:rsidRPr="002B1996">
        <w:t>Filing Requirements</w:t>
      </w:r>
    </w:p>
    <w:p w:rsidR="002B1996" w:rsidRDefault="002B1996" w:rsidP="002B1996">
      <w:pPr>
        <w:spacing w:line="360" w:lineRule="auto"/>
        <w:ind w:firstLine="720"/>
        <w:rPr>
          <w:lang w:eastAsia="zh-CN"/>
        </w:rPr>
      </w:pPr>
      <w:r>
        <w:rPr>
          <w:lang w:eastAsia="zh-CN"/>
        </w:rPr>
        <w:t xml:space="preserve">Unless otherwise specified, an original and </w:t>
      </w:r>
      <w:r w:rsidR="001C4209">
        <w:rPr>
          <w:lang w:eastAsia="zh-CN"/>
        </w:rPr>
        <w:t>10</w:t>
      </w:r>
      <w:r>
        <w:rPr>
          <w:lang w:eastAsia="zh-CN"/>
        </w:rPr>
        <w:t xml:space="preserve"> copies of documents relating to this proceeding must be filed with the Commission filing clerk according to </w:t>
      </w:r>
      <w:r w:rsidR="000D2E0D">
        <w:rPr>
          <w:lang w:eastAsia="zh-CN"/>
        </w:rPr>
        <w:t xml:space="preserve">16 TAC </w:t>
      </w:r>
      <w:r w:rsidR="000D2E0D" w:rsidRPr="000D2E0D">
        <w:rPr>
          <w:rStyle w:val="StyleBold"/>
          <w:rFonts w:eastAsia="SimSun"/>
          <w:b w:val="0"/>
        </w:rPr>
        <w:t>§</w:t>
      </w:r>
      <w:r>
        <w:rPr>
          <w:lang w:eastAsia="zh-CN"/>
        </w:rPr>
        <w:t xml:space="preserve"> 22.71.  A copy of each document filed with the Commission must also be served on all parties as provided in </w:t>
      </w:r>
      <w:r w:rsidR="000D2E0D">
        <w:rPr>
          <w:lang w:eastAsia="zh-CN"/>
        </w:rPr>
        <w:t xml:space="preserve">16 TAC </w:t>
      </w:r>
      <w:r w:rsidR="000D2E0D" w:rsidRPr="000D2E0D">
        <w:rPr>
          <w:rStyle w:val="StyleBold"/>
          <w:rFonts w:eastAsia="SimSun"/>
          <w:b w:val="0"/>
        </w:rPr>
        <w:t>§</w:t>
      </w:r>
      <w:r w:rsidR="000D2E0D">
        <w:rPr>
          <w:lang w:eastAsia="zh-CN"/>
        </w:rPr>
        <w:t> </w:t>
      </w:r>
      <w:r>
        <w:rPr>
          <w:lang w:eastAsia="zh-CN"/>
        </w:rPr>
        <w:t xml:space="preserve">22.74.  All filings can be accessed on the PUC Interchange, </w:t>
      </w:r>
      <w:hyperlink r:id="rId8" w:history="1">
        <w:r w:rsidR="000D63B4" w:rsidRPr="00745462">
          <w:rPr>
            <w:rStyle w:val="Hyperlink"/>
            <w:lang w:eastAsia="zh-CN"/>
          </w:rPr>
          <w:t>http://interchange.</w:t>
        </w:r>
        <w:r w:rsidR="000D63B4" w:rsidRPr="00745462">
          <w:rPr>
            <w:rStyle w:val="Hyperlink"/>
            <w:lang w:eastAsia="zh-CN"/>
          </w:rPr>
          <w:br/>
          <w:t>puc.texas.gov</w:t>
        </w:r>
      </w:hyperlink>
      <w:r>
        <w:rPr>
          <w:lang w:eastAsia="zh-CN"/>
        </w:rPr>
        <w:t>.</w:t>
      </w:r>
    </w:p>
    <w:p w:rsidR="00745B5D" w:rsidRDefault="002B1996" w:rsidP="000D2E0D">
      <w:pPr>
        <w:spacing w:before="120" w:line="360" w:lineRule="auto"/>
        <w:ind w:firstLine="720"/>
        <w:rPr>
          <w:lang w:eastAsia="zh-CN"/>
        </w:rPr>
      </w:pPr>
      <w:r>
        <w:rPr>
          <w:lang w:eastAsia="zh-CN"/>
        </w:rPr>
        <w:t>All parties shall provide their current addresses, telephone and facsimile numbers, if available, to all other parties and the Commission by filing and serving all parties with such information.  Each party shall provide the Commission and all parties with updated address, telephone, and facsimile information if such information changes.  The telephone and facsimile numbers will be placed on the service list for this proceeding.  Parties are responsible for updating their own service lists to reflect changed information and the addition of any other parties.</w:t>
      </w:r>
    </w:p>
    <w:p w:rsidR="00745B5D" w:rsidRPr="00745B5D" w:rsidRDefault="00A314DB" w:rsidP="008A45FD">
      <w:pPr>
        <w:pStyle w:val="OrderHeading1"/>
        <w:spacing w:before="360"/>
        <w:ind w:left="0" w:firstLine="0"/>
        <w:rPr>
          <w:lang w:eastAsia="zh-CN"/>
        </w:rPr>
      </w:pPr>
      <w:r>
        <w:rPr>
          <w:lang w:eastAsia="zh-CN"/>
        </w:rPr>
        <w:t xml:space="preserve"> </w:t>
      </w:r>
      <w:r w:rsidR="002B1996" w:rsidRPr="002B1996">
        <w:rPr>
          <w:lang w:eastAsia="zh-CN"/>
        </w:rPr>
        <w:t>Ex Parte Communications</w:t>
      </w:r>
    </w:p>
    <w:p w:rsidR="00C1181F" w:rsidRPr="00882978" w:rsidRDefault="00ED41F9" w:rsidP="00882978">
      <w:pPr>
        <w:spacing w:line="360" w:lineRule="auto"/>
        <w:ind w:firstLine="720"/>
        <w:rPr>
          <w:lang w:eastAsia="zh-CN"/>
        </w:rPr>
      </w:pPr>
      <w:r>
        <w:rPr>
          <w:lang w:eastAsia="zh-CN"/>
        </w:rPr>
        <w:t>Under 1</w:t>
      </w:r>
      <w:r w:rsidR="000D2E0D">
        <w:rPr>
          <w:lang w:eastAsia="zh-CN"/>
        </w:rPr>
        <w:t xml:space="preserve">6 TAC </w:t>
      </w:r>
      <w:r w:rsidR="000D2E0D" w:rsidRPr="000D2E0D">
        <w:rPr>
          <w:rStyle w:val="StyleBold"/>
          <w:rFonts w:eastAsia="SimSun"/>
          <w:b w:val="0"/>
        </w:rPr>
        <w:t>§</w:t>
      </w:r>
      <w:r w:rsidR="000D2E0D">
        <w:rPr>
          <w:lang w:eastAsia="zh-CN"/>
        </w:rPr>
        <w:t> </w:t>
      </w:r>
      <w:r w:rsidR="002B1996">
        <w:rPr>
          <w:lang w:eastAsia="zh-CN"/>
        </w:rPr>
        <w:t>22.3(b)(2)</w:t>
      </w:r>
      <w:r w:rsidR="000D2E0D">
        <w:rPr>
          <w:lang w:eastAsia="zh-CN"/>
        </w:rPr>
        <w:t>,</w:t>
      </w:r>
      <w:r w:rsidR="002B1996">
        <w:rPr>
          <w:lang w:eastAsia="zh-CN"/>
        </w:rPr>
        <w:t xml:space="preserve"> ex parte communications with the administrative law judges and presiding officer are prohibited.  Parties shall communicate with the ALJs only through written documents filed with the Commission’s Filing Clerk and served on all parties.  Questions concerning this order or any other order must be submitted in writing, filed with the Commission, and served on all parties of record.</w:t>
      </w:r>
    </w:p>
    <w:p w:rsidR="00814222" w:rsidRPr="00AF350B" w:rsidRDefault="00814222" w:rsidP="008A45FD">
      <w:pPr>
        <w:pStyle w:val="orderclosing1"/>
        <w:spacing w:before="240" w:after="0"/>
        <w:rPr>
          <w:sz w:val="24"/>
          <w:szCs w:val="24"/>
        </w:rPr>
      </w:pPr>
      <w:r w:rsidRPr="00AF350B">
        <w:rPr>
          <w:sz w:val="24"/>
          <w:szCs w:val="24"/>
        </w:rPr>
        <w:t>S</w:t>
      </w:r>
      <w:r w:rsidR="00ED41F9">
        <w:rPr>
          <w:sz w:val="24"/>
          <w:szCs w:val="24"/>
        </w:rPr>
        <w:t>igned at Austin, Texas</w:t>
      </w:r>
      <w:r w:rsidRPr="00AF350B">
        <w:rPr>
          <w:sz w:val="24"/>
          <w:szCs w:val="24"/>
        </w:rPr>
        <w:t xml:space="preserve"> the ________ day of </w:t>
      </w:r>
      <w:r w:rsidR="00080720">
        <w:rPr>
          <w:sz w:val="24"/>
          <w:szCs w:val="24"/>
        </w:rPr>
        <w:t xml:space="preserve">December </w:t>
      </w:r>
      <w:r w:rsidR="00724C09">
        <w:rPr>
          <w:sz w:val="24"/>
          <w:szCs w:val="24"/>
          <w:lang w:eastAsia="zh-CN"/>
        </w:rPr>
        <w:t>201</w:t>
      </w:r>
      <w:r w:rsidR="00080720">
        <w:rPr>
          <w:sz w:val="24"/>
          <w:szCs w:val="24"/>
          <w:lang w:eastAsia="zh-CN"/>
        </w:rPr>
        <w:t>7</w:t>
      </w:r>
      <w:r w:rsidRPr="00AF350B">
        <w:rPr>
          <w:sz w:val="24"/>
          <w:szCs w:val="24"/>
        </w:rPr>
        <w:t>.</w:t>
      </w:r>
    </w:p>
    <w:p w:rsidR="00814222" w:rsidRPr="00AF350B" w:rsidRDefault="00814222" w:rsidP="00AD51EA">
      <w:pPr>
        <w:rPr>
          <w:szCs w:val="24"/>
        </w:rPr>
      </w:pPr>
    </w:p>
    <w:tbl>
      <w:tblPr>
        <w:tblW w:w="0" w:type="auto"/>
        <w:tblInd w:w="3979" w:type="dxa"/>
        <w:tblCellMar>
          <w:left w:w="0" w:type="dxa"/>
          <w:right w:w="0" w:type="dxa"/>
        </w:tblCellMar>
        <w:tblLook w:val="01E0" w:firstRow="1" w:lastRow="1" w:firstColumn="1" w:lastColumn="1" w:noHBand="0" w:noVBand="0"/>
      </w:tblPr>
      <w:tblGrid>
        <w:gridCol w:w="4921"/>
      </w:tblGrid>
      <w:tr w:rsidR="00EA2C0E" w:rsidRPr="000C24B7" w:rsidTr="005301B3">
        <w:trPr>
          <w:cantSplit/>
        </w:trPr>
        <w:tc>
          <w:tcPr>
            <w:tcW w:w="0" w:type="auto"/>
          </w:tcPr>
          <w:p w:rsidR="00EA2C0E" w:rsidRPr="000C24B7" w:rsidRDefault="00EA2C0E" w:rsidP="007F0F05">
            <w:pPr>
              <w:keepNext/>
              <w:rPr>
                <w:rFonts w:eastAsia="SimSun"/>
                <w:b/>
              </w:rPr>
            </w:pPr>
            <w:r w:rsidRPr="000C24B7">
              <w:rPr>
                <w:rFonts w:eastAsia="SimSun"/>
                <w:b/>
              </w:rPr>
              <w:t>PUBLIC UTILITY COMMISSION OF TEXAS</w:t>
            </w:r>
          </w:p>
        </w:tc>
      </w:tr>
      <w:tr w:rsidR="00EA2C0E" w:rsidTr="005301B3">
        <w:trPr>
          <w:cantSplit/>
        </w:trPr>
        <w:tc>
          <w:tcPr>
            <w:tcW w:w="0" w:type="auto"/>
            <w:tcBorders>
              <w:bottom w:val="single" w:sz="4" w:space="0" w:color="auto"/>
            </w:tcBorders>
          </w:tcPr>
          <w:p w:rsidR="00EA2C0E" w:rsidRPr="000C24B7" w:rsidRDefault="00EA2C0E" w:rsidP="007F0F05">
            <w:pPr>
              <w:keepNext/>
              <w:rPr>
                <w:rFonts w:eastAsia="SimSun"/>
              </w:rPr>
            </w:pPr>
          </w:p>
          <w:p w:rsidR="00EA2C0E" w:rsidRPr="000C24B7" w:rsidRDefault="00EA2C0E" w:rsidP="008A45FD">
            <w:pPr>
              <w:keepNext/>
              <w:spacing w:after="120"/>
              <w:rPr>
                <w:rFonts w:eastAsia="SimSun"/>
              </w:rPr>
            </w:pPr>
          </w:p>
          <w:p w:rsidR="00EA2C0E" w:rsidRPr="000C24B7" w:rsidRDefault="00EA2C0E" w:rsidP="007F0F05">
            <w:pPr>
              <w:keepNext/>
              <w:rPr>
                <w:rFonts w:eastAsia="SimSun"/>
              </w:rPr>
            </w:pPr>
          </w:p>
        </w:tc>
      </w:tr>
      <w:tr w:rsidR="00EA2C0E" w:rsidTr="005301B3">
        <w:trPr>
          <w:cantSplit/>
        </w:trPr>
        <w:tc>
          <w:tcPr>
            <w:tcW w:w="0" w:type="auto"/>
            <w:tcBorders>
              <w:top w:val="single" w:sz="4" w:space="0" w:color="auto"/>
            </w:tcBorders>
          </w:tcPr>
          <w:p w:rsidR="00E66C1C" w:rsidRDefault="00724C09" w:rsidP="007F0F05">
            <w:pPr>
              <w:rPr>
                <w:rFonts w:eastAsia="SimSun"/>
                <w:b/>
                <w:szCs w:val="24"/>
              </w:rPr>
            </w:pPr>
            <w:r>
              <w:rPr>
                <w:rFonts w:eastAsia="SimSun"/>
                <w:b/>
                <w:szCs w:val="24"/>
              </w:rPr>
              <w:t>JEFFREY J. HUHN</w:t>
            </w:r>
          </w:p>
          <w:p w:rsidR="00EA2C0E" w:rsidRPr="000C24B7" w:rsidRDefault="00E66C1C" w:rsidP="007F0F05">
            <w:pPr>
              <w:rPr>
                <w:rFonts w:eastAsia="SimSun"/>
                <w:b/>
              </w:rPr>
            </w:pPr>
            <w:r w:rsidRPr="00AD25AB">
              <w:rPr>
                <w:rFonts w:eastAsia="SimSun"/>
                <w:b/>
                <w:szCs w:val="24"/>
              </w:rPr>
              <w:t>ADMINISTRATIVE LAW JUDGE</w:t>
            </w:r>
            <w:r w:rsidRPr="00AD25AB">
              <w:rPr>
                <w:szCs w:val="24"/>
              </w:rPr>
              <w:t xml:space="preserve"> </w:t>
            </w:r>
            <w:r>
              <w:rPr>
                <w:rFonts w:eastAsia="SimSun"/>
                <w:b/>
                <w:szCs w:val="24"/>
              </w:rPr>
              <w:t xml:space="preserve"> </w:t>
            </w:r>
            <w:r w:rsidR="008A45FD" w:rsidRPr="006262EE">
              <w:rPr>
                <w:szCs w:val="24"/>
              </w:rPr>
              <w:t xml:space="preserve"> </w:t>
            </w:r>
            <w:r w:rsidR="008A45FD">
              <w:rPr>
                <w:rFonts w:eastAsia="SimSun"/>
                <w:b/>
              </w:rPr>
              <w:t xml:space="preserve"> </w:t>
            </w:r>
          </w:p>
        </w:tc>
      </w:tr>
    </w:tbl>
    <w:p w:rsidR="00393275" w:rsidRDefault="00393275" w:rsidP="000D2E0D">
      <w:pPr>
        <w:pStyle w:val="FilePath"/>
      </w:pPr>
    </w:p>
    <w:p w:rsidR="000D2E0D" w:rsidRDefault="00117621" w:rsidP="000D2E0D">
      <w:pPr>
        <w:pStyle w:val="FilePath"/>
        <w:rPr>
          <w:szCs w:val="16"/>
          <w:lang w:eastAsia="zh-CN"/>
        </w:rPr>
      </w:pPr>
      <w:fldSimple w:instr=" FILENAME  \* Lower \p  \* MERGEFORMAT ">
        <w:r w:rsidR="00080720">
          <w:rPr>
            <w:noProof/>
          </w:rPr>
          <w:t>q:\cadm\docket management\water\rates\47xxx\47153-1.docx</w:t>
        </w:r>
      </w:fldSimple>
    </w:p>
    <w:sectPr w:rsidR="000D2E0D" w:rsidSect="000D496A">
      <w:headerReference w:type="defaul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2D" w:rsidRDefault="00CF5D2D">
      <w:r>
        <w:separator/>
      </w:r>
    </w:p>
  </w:endnote>
  <w:endnote w:type="continuationSeparator" w:id="0">
    <w:p w:rsidR="00CF5D2D" w:rsidRDefault="00CF5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2D" w:rsidRDefault="00CF5D2D">
      <w:r>
        <w:separator/>
      </w:r>
    </w:p>
  </w:footnote>
  <w:footnote w:type="continuationSeparator" w:id="0">
    <w:p w:rsidR="00CF5D2D" w:rsidRDefault="00CF5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07" w:rsidRPr="001F1BEB" w:rsidRDefault="00163707" w:rsidP="00724C09">
    <w:pPr>
      <w:pStyle w:val="OrderHeader"/>
      <w:tabs>
        <w:tab w:val="left" w:pos="1349"/>
      </w:tabs>
    </w:pPr>
    <w:r>
      <w:t>Docket No.</w:t>
    </w:r>
    <w:r w:rsidR="00E66C1C">
      <w:t xml:space="preserve"> </w:t>
    </w:r>
    <w:r w:rsidR="00357706">
      <w:t>47153</w:t>
    </w:r>
    <w:r w:rsidR="00724C09">
      <w:tab/>
    </w:r>
    <w:r>
      <w:t xml:space="preserve">Order No. </w:t>
    </w:r>
    <w:r w:rsidR="0065284A">
      <w:t>1</w:t>
    </w:r>
    <w:r w:rsidRPr="001F1BEB">
      <w:tab/>
      <w:t xml:space="preserve">Page </w:t>
    </w:r>
    <w:r w:rsidR="00017F37" w:rsidRPr="001F1BEB">
      <w:fldChar w:fldCharType="begin"/>
    </w:r>
    <w:r w:rsidRPr="001F1BEB">
      <w:instrText xml:space="preserve"> PAGE </w:instrText>
    </w:r>
    <w:r w:rsidR="00017F37" w:rsidRPr="001F1BEB">
      <w:fldChar w:fldCharType="separate"/>
    </w:r>
    <w:r w:rsidR="002A20A0">
      <w:rPr>
        <w:noProof/>
      </w:rPr>
      <w:t>2</w:t>
    </w:r>
    <w:r w:rsidR="00017F37" w:rsidRPr="001F1BEB">
      <w:fldChar w:fldCharType="end"/>
    </w:r>
    <w:r w:rsidRPr="001F1BEB">
      <w:t xml:space="preserve"> of </w:t>
    </w:r>
    <w:fldSimple w:instr=" NUMPAGES ">
      <w:r w:rsidR="002A20A0">
        <w:rPr>
          <w:noProof/>
        </w:rPr>
        <w:t>2</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2"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9"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6"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2"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4"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5"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7E6404EE"/>
    <w:multiLevelType w:val="hybridMultilevel"/>
    <w:tmpl w:val="C1489428"/>
    <w:lvl w:ilvl="0" w:tplc="B7444F46">
      <w:start w:val="1"/>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37"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8"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33"/>
  </w:num>
  <w:num w:numId="13">
    <w:abstractNumId w:val="31"/>
  </w:num>
  <w:num w:numId="14">
    <w:abstractNumId w:val="12"/>
  </w:num>
  <w:num w:numId="15">
    <w:abstractNumId w:val="13"/>
  </w:num>
  <w:num w:numId="16">
    <w:abstractNumId w:val="10"/>
  </w:num>
  <w:num w:numId="17">
    <w:abstractNumId w:val="23"/>
  </w:num>
  <w:num w:numId="18">
    <w:abstractNumId w:val="37"/>
  </w:num>
  <w:num w:numId="19">
    <w:abstractNumId w:val="38"/>
  </w:num>
  <w:num w:numId="20">
    <w:abstractNumId w:val="39"/>
  </w:num>
  <w:num w:numId="21">
    <w:abstractNumId w:val="17"/>
  </w:num>
  <w:num w:numId="22">
    <w:abstractNumId w:val="27"/>
  </w:num>
  <w:num w:numId="23">
    <w:abstractNumId w:val="28"/>
  </w:num>
  <w:num w:numId="24">
    <w:abstractNumId w:val="18"/>
  </w:num>
  <w:num w:numId="25">
    <w:abstractNumId w:val="19"/>
  </w:num>
  <w:num w:numId="26">
    <w:abstractNumId w:val="11"/>
  </w:num>
  <w:num w:numId="27">
    <w:abstractNumId w:val="34"/>
  </w:num>
  <w:num w:numId="28">
    <w:abstractNumId w:val="25"/>
  </w:num>
  <w:num w:numId="29">
    <w:abstractNumId w:val="35"/>
  </w:num>
  <w:num w:numId="30">
    <w:abstractNumId w:val="26"/>
  </w:num>
  <w:num w:numId="31">
    <w:abstractNumId w:val="22"/>
  </w:num>
  <w:num w:numId="32">
    <w:abstractNumId w:val="29"/>
  </w:num>
  <w:num w:numId="33">
    <w:abstractNumId w:val="15"/>
  </w:num>
  <w:num w:numId="34">
    <w:abstractNumId w:val="30"/>
  </w:num>
  <w:num w:numId="35">
    <w:abstractNumId w:val="14"/>
  </w:num>
  <w:num w:numId="36">
    <w:abstractNumId w:val="24"/>
  </w:num>
  <w:num w:numId="37">
    <w:abstractNumId w:val="20"/>
  </w:num>
  <w:num w:numId="38">
    <w:abstractNumId w:val="16"/>
  </w:num>
  <w:num w:numId="39">
    <w:abstractNumId w:val="21"/>
  </w:num>
  <w:num w:numId="40">
    <w:abstractNumId w:val="36"/>
  </w:num>
  <w:num w:numId="41">
    <w:abstractNumId w:val="18"/>
    <w:lvlOverride w:ilvl="0">
      <w:startOverride w:val="6"/>
    </w:lvlOverride>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6043"/>
    <w:rsid w:val="00007A5B"/>
    <w:rsid w:val="00016DB4"/>
    <w:rsid w:val="00017F37"/>
    <w:rsid w:val="00033B42"/>
    <w:rsid w:val="0003401F"/>
    <w:rsid w:val="000443FE"/>
    <w:rsid w:val="00051650"/>
    <w:rsid w:val="000545D3"/>
    <w:rsid w:val="0007019A"/>
    <w:rsid w:val="00080720"/>
    <w:rsid w:val="00082884"/>
    <w:rsid w:val="0008715E"/>
    <w:rsid w:val="00091618"/>
    <w:rsid w:val="00092A03"/>
    <w:rsid w:val="0009463F"/>
    <w:rsid w:val="000A0B84"/>
    <w:rsid w:val="000A29E1"/>
    <w:rsid w:val="000B26B3"/>
    <w:rsid w:val="000C24B7"/>
    <w:rsid w:val="000C7AF9"/>
    <w:rsid w:val="000D1572"/>
    <w:rsid w:val="000D2E0D"/>
    <w:rsid w:val="000D496A"/>
    <w:rsid w:val="000D63B4"/>
    <w:rsid w:val="000E7F43"/>
    <w:rsid w:val="000F1323"/>
    <w:rsid w:val="000F1F99"/>
    <w:rsid w:val="00107A47"/>
    <w:rsid w:val="00116A30"/>
    <w:rsid w:val="00117621"/>
    <w:rsid w:val="00130A09"/>
    <w:rsid w:val="001331A0"/>
    <w:rsid w:val="00133B0C"/>
    <w:rsid w:val="001419C3"/>
    <w:rsid w:val="00146271"/>
    <w:rsid w:val="00156360"/>
    <w:rsid w:val="001575D9"/>
    <w:rsid w:val="00163707"/>
    <w:rsid w:val="0016377D"/>
    <w:rsid w:val="00165429"/>
    <w:rsid w:val="001659D3"/>
    <w:rsid w:val="001660D1"/>
    <w:rsid w:val="001845E3"/>
    <w:rsid w:val="001910CF"/>
    <w:rsid w:val="00194537"/>
    <w:rsid w:val="001A717E"/>
    <w:rsid w:val="001C4209"/>
    <w:rsid w:val="001E54E3"/>
    <w:rsid w:val="001E7088"/>
    <w:rsid w:val="00206533"/>
    <w:rsid w:val="00241765"/>
    <w:rsid w:val="00246C70"/>
    <w:rsid w:val="0025101A"/>
    <w:rsid w:val="00252D17"/>
    <w:rsid w:val="002644DC"/>
    <w:rsid w:val="00274FF4"/>
    <w:rsid w:val="00280C36"/>
    <w:rsid w:val="002822C4"/>
    <w:rsid w:val="00294BFB"/>
    <w:rsid w:val="0029579C"/>
    <w:rsid w:val="002A20A0"/>
    <w:rsid w:val="002A7705"/>
    <w:rsid w:val="002B07E9"/>
    <w:rsid w:val="002B1996"/>
    <w:rsid w:val="002B4FB4"/>
    <w:rsid w:val="002B54A4"/>
    <w:rsid w:val="002B648E"/>
    <w:rsid w:val="002C3F58"/>
    <w:rsid w:val="002D34FE"/>
    <w:rsid w:val="002F13AC"/>
    <w:rsid w:val="002F5926"/>
    <w:rsid w:val="003054C7"/>
    <w:rsid w:val="00320B37"/>
    <w:rsid w:val="0032598F"/>
    <w:rsid w:val="0033597A"/>
    <w:rsid w:val="00335AF8"/>
    <w:rsid w:val="00335CFC"/>
    <w:rsid w:val="00342314"/>
    <w:rsid w:val="00357706"/>
    <w:rsid w:val="00364772"/>
    <w:rsid w:val="00373BE6"/>
    <w:rsid w:val="00386AA9"/>
    <w:rsid w:val="00387B26"/>
    <w:rsid w:val="00393275"/>
    <w:rsid w:val="003A389D"/>
    <w:rsid w:val="003A414E"/>
    <w:rsid w:val="003A581B"/>
    <w:rsid w:val="003C5E49"/>
    <w:rsid w:val="003E0AC7"/>
    <w:rsid w:val="00402636"/>
    <w:rsid w:val="00412FA5"/>
    <w:rsid w:val="00440E38"/>
    <w:rsid w:val="00447012"/>
    <w:rsid w:val="00453927"/>
    <w:rsid w:val="00483C03"/>
    <w:rsid w:val="00483F66"/>
    <w:rsid w:val="00485317"/>
    <w:rsid w:val="004A26B0"/>
    <w:rsid w:val="004B088A"/>
    <w:rsid w:val="004B3F6C"/>
    <w:rsid w:val="004B7DAE"/>
    <w:rsid w:val="004C40E0"/>
    <w:rsid w:val="004C7C77"/>
    <w:rsid w:val="004F6561"/>
    <w:rsid w:val="005053DB"/>
    <w:rsid w:val="00506079"/>
    <w:rsid w:val="00520682"/>
    <w:rsid w:val="00522001"/>
    <w:rsid w:val="00547230"/>
    <w:rsid w:val="00561BC0"/>
    <w:rsid w:val="00562CF2"/>
    <w:rsid w:val="00563706"/>
    <w:rsid w:val="00566C31"/>
    <w:rsid w:val="00573F1D"/>
    <w:rsid w:val="00575C69"/>
    <w:rsid w:val="00581DB7"/>
    <w:rsid w:val="00582DED"/>
    <w:rsid w:val="00584CF8"/>
    <w:rsid w:val="005851FC"/>
    <w:rsid w:val="00594DD8"/>
    <w:rsid w:val="005954DA"/>
    <w:rsid w:val="005A5D20"/>
    <w:rsid w:val="005B3A93"/>
    <w:rsid w:val="005B43A8"/>
    <w:rsid w:val="005C03B6"/>
    <w:rsid w:val="005C6DE8"/>
    <w:rsid w:val="005C724F"/>
    <w:rsid w:val="005D168A"/>
    <w:rsid w:val="005D324B"/>
    <w:rsid w:val="006003AA"/>
    <w:rsid w:val="0062790A"/>
    <w:rsid w:val="00637CB9"/>
    <w:rsid w:val="0065284A"/>
    <w:rsid w:val="0067117D"/>
    <w:rsid w:val="006829B0"/>
    <w:rsid w:val="00691DC5"/>
    <w:rsid w:val="0069248E"/>
    <w:rsid w:val="006939E7"/>
    <w:rsid w:val="00696E61"/>
    <w:rsid w:val="006B1124"/>
    <w:rsid w:val="006D5719"/>
    <w:rsid w:val="00705615"/>
    <w:rsid w:val="00707BC2"/>
    <w:rsid w:val="00720CC8"/>
    <w:rsid w:val="007211BD"/>
    <w:rsid w:val="00721E97"/>
    <w:rsid w:val="007248EE"/>
    <w:rsid w:val="00724C09"/>
    <w:rsid w:val="0073407E"/>
    <w:rsid w:val="00743567"/>
    <w:rsid w:val="007443BC"/>
    <w:rsid w:val="00745B5D"/>
    <w:rsid w:val="00745E77"/>
    <w:rsid w:val="00757A37"/>
    <w:rsid w:val="00781266"/>
    <w:rsid w:val="007815A3"/>
    <w:rsid w:val="00783C43"/>
    <w:rsid w:val="00783FF3"/>
    <w:rsid w:val="00786C7B"/>
    <w:rsid w:val="00790797"/>
    <w:rsid w:val="007A04A0"/>
    <w:rsid w:val="007A411D"/>
    <w:rsid w:val="007A7B59"/>
    <w:rsid w:val="007B416D"/>
    <w:rsid w:val="007C18A7"/>
    <w:rsid w:val="007C5EE5"/>
    <w:rsid w:val="007D082D"/>
    <w:rsid w:val="007E07E1"/>
    <w:rsid w:val="007E20F2"/>
    <w:rsid w:val="007E689B"/>
    <w:rsid w:val="007E706F"/>
    <w:rsid w:val="007F2928"/>
    <w:rsid w:val="00807EE7"/>
    <w:rsid w:val="00814222"/>
    <w:rsid w:val="0083328F"/>
    <w:rsid w:val="008407B2"/>
    <w:rsid w:val="00846BC0"/>
    <w:rsid w:val="00866F29"/>
    <w:rsid w:val="00882978"/>
    <w:rsid w:val="00885E0E"/>
    <w:rsid w:val="0088756D"/>
    <w:rsid w:val="0089399B"/>
    <w:rsid w:val="008A45FD"/>
    <w:rsid w:val="008B0DA0"/>
    <w:rsid w:val="008B1373"/>
    <w:rsid w:val="008B567F"/>
    <w:rsid w:val="008C22BB"/>
    <w:rsid w:val="008C634D"/>
    <w:rsid w:val="008E5EA5"/>
    <w:rsid w:val="008F33A9"/>
    <w:rsid w:val="008F42BB"/>
    <w:rsid w:val="00900FC6"/>
    <w:rsid w:val="009071D1"/>
    <w:rsid w:val="009106F4"/>
    <w:rsid w:val="00911D1F"/>
    <w:rsid w:val="00927B17"/>
    <w:rsid w:val="00940E44"/>
    <w:rsid w:val="00942340"/>
    <w:rsid w:val="0094455C"/>
    <w:rsid w:val="00955E16"/>
    <w:rsid w:val="00956943"/>
    <w:rsid w:val="00956CD3"/>
    <w:rsid w:val="00961238"/>
    <w:rsid w:val="009646CF"/>
    <w:rsid w:val="009652F7"/>
    <w:rsid w:val="0097191A"/>
    <w:rsid w:val="00975610"/>
    <w:rsid w:val="00990302"/>
    <w:rsid w:val="00993C2A"/>
    <w:rsid w:val="009945AE"/>
    <w:rsid w:val="009C3049"/>
    <w:rsid w:val="009C44A3"/>
    <w:rsid w:val="009D3C69"/>
    <w:rsid w:val="009D3E07"/>
    <w:rsid w:val="009D57B0"/>
    <w:rsid w:val="009F25EA"/>
    <w:rsid w:val="009F4328"/>
    <w:rsid w:val="009F4606"/>
    <w:rsid w:val="009F4E7E"/>
    <w:rsid w:val="00A132A6"/>
    <w:rsid w:val="00A14EE3"/>
    <w:rsid w:val="00A23C8A"/>
    <w:rsid w:val="00A244D0"/>
    <w:rsid w:val="00A314DB"/>
    <w:rsid w:val="00A31508"/>
    <w:rsid w:val="00A502B6"/>
    <w:rsid w:val="00A70A9E"/>
    <w:rsid w:val="00A722BE"/>
    <w:rsid w:val="00A72B54"/>
    <w:rsid w:val="00A812BE"/>
    <w:rsid w:val="00A82CEB"/>
    <w:rsid w:val="00A90502"/>
    <w:rsid w:val="00A95CF2"/>
    <w:rsid w:val="00AB09D7"/>
    <w:rsid w:val="00AB0D6A"/>
    <w:rsid w:val="00AB1551"/>
    <w:rsid w:val="00AB4DE4"/>
    <w:rsid w:val="00AD5E56"/>
    <w:rsid w:val="00AE312D"/>
    <w:rsid w:val="00B009B9"/>
    <w:rsid w:val="00B10DDE"/>
    <w:rsid w:val="00B1317D"/>
    <w:rsid w:val="00B1530E"/>
    <w:rsid w:val="00B272BD"/>
    <w:rsid w:val="00B275BF"/>
    <w:rsid w:val="00B3251E"/>
    <w:rsid w:val="00B34940"/>
    <w:rsid w:val="00B373FD"/>
    <w:rsid w:val="00B37D61"/>
    <w:rsid w:val="00B62D15"/>
    <w:rsid w:val="00B644C3"/>
    <w:rsid w:val="00B72AA0"/>
    <w:rsid w:val="00B9345E"/>
    <w:rsid w:val="00BC045C"/>
    <w:rsid w:val="00BC3787"/>
    <w:rsid w:val="00BD1FCB"/>
    <w:rsid w:val="00BD23B1"/>
    <w:rsid w:val="00BF6156"/>
    <w:rsid w:val="00C1181F"/>
    <w:rsid w:val="00C132AA"/>
    <w:rsid w:val="00C134BA"/>
    <w:rsid w:val="00C1450D"/>
    <w:rsid w:val="00C15B74"/>
    <w:rsid w:val="00C3017F"/>
    <w:rsid w:val="00C31FAD"/>
    <w:rsid w:val="00C34DF6"/>
    <w:rsid w:val="00C56D42"/>
    <w:rsid w:val="00C634A1"/>
    <w:rsid w:val="00C63808"/>
    <w:rsid w:val="00C765CB"/>
    <w:rsid w:val="00CA42E0"/>
    <w:rsid w:val="00CB3541"/>
    <w:rsid w:val="00CD0CDF"/>
    <w:rsid w:val="00CD6CCC"/>
    <w:rsid w:val="00CE236A"/>
    <w:rsid w:val="00CE3A22"/>
    <w:rsid w:val="00CE7556"/>
    <w:rsid w:val="00CF5D2D"/>
    <w:rsid w:val="00CF61E8"/>
    <w:rsid w:val="00D05760"/>
    <w:rsid w:val="00D221AA"/>
    <w:rsid w:val="00D23C91"/>
    <w:rsid w:val="00D242B2"/>
    <w:rsid w:val="00D26A1E"/>
    <w:rsid w:val="00D42757"/>
    <w:rsid w:val="00D46759"/>
    <w:rsid w:val="00D46BAF"/>
    <w:rsid w:val="00D50909"/>
    <w:rsid w:val="00D51BA6"/>
    <w:rsid w:val="00D616A5"/>
    <w:rsid w:val="00D65D4A"/>
    <w:rsid w:val="00D76B94"/>
    <w:rsid w:val="00D80F93"/>
    <w:rsid w:val="00DA0271"/>
    <w:rsid w:val="00DA2455"/>
    <w:rsid w:val="00DA624C"/>
    <w:rsid w:val="00DA65D1"/>
    <w:rsid w:val="00DE0FD1"/>
    <w:rsid w:val="00DE7F64"/>
    <w:rsid w:val="00E03F9F"/>
    <w:rsid w:val="00E04041"/>
    <w:rsid w:val="00E04B8D"/>
    <w:rsid w:val="00E1278C"/>
    <w:rsid w:val="00E22B13"/>
    <w:rsid w:val="00E25569"/>
    <w:rsid w:val="00E373DE"/>
    <w:rsid w:val="00E44670"/>
    <w:rsid w:val="00E46984"/>
    <w:rsid w:val="00E47E3B"/>
    <w:rsid w:val="00E6434C"/>
    <w:rsid w:val="00E65032"/>
    <w:rsid w:val="00E66C1C"/>
    <w:rsid w:val="00E70CC3"/>
    <w:rsid w:val="00E8136D"/>
    <w:rsid w:val="00E84CE9"/>
    <w:rsid w:val="00E85D41"/>
    <w:rsid w:val="00E93A6C"/>
    <w:rsid w:val="00EA11C8"/>
    <w:rsid w:val="00EA2C0E"/>
    <w:rsid w:val="00EB0B90"/>
    <w:rsid w:val="00EB2779"/>
    <w:rsid w:val="00EB4948"/>
    <w:rsid w:val="00EC7C7B"/>
    <w:rsid w:val="00ED41F9"/>
    <w:rsid w:val="00EE65A7"/>
    <w:rsid w:val="00EF50D3"/>
    <w:rsid w:val="00F12BEA"/>
    <w:rsid w:val="00F1402A"/>
    <w:rsid w:val="00F1788B"/>
    <w:rsid w:val="00F22036"/>
    <w:rsid w:val="00F25CF2"/>
    <w:rsid w:val="00F271E9"/>
    <w:rsid w:val="00F3543F"/>
    <w:rsid w:val="00F43A5A"/>
    <w:rsid w:val="00F51223"/>
    <w:rsid w:val="00F52BE8"/>
    <w:rsid w:val="00F530D8"/>
    <w:rsid w:val="00F679B5"/>
    <w:rsid w:val="00F712CC"/>
    <w:rsid w:val="00FB6816"/>
    <w:rsid w:val="00FB6A7B"/>
    <w:rsid w:val="00FC35F0"/>
    <w:rsid w:val="00FD28C0"/>
    <w:rsid w:val="00FD5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B0A2CA-256B-4A1D-A1A4-9DFFEA0B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spacing w:before="480" w:after="1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ListParagraph">
    <w:name w:val="List Paragraph"/>
    <w:basedOn w:val="Normal"/>
    <w:uiPriority w:val="34"/>
    <w:rsid w:val="00E8136D"/>
    <w:pPr>
      <w:ind w:left="720"/>
      <w:contextualSpacing/>
    </w:pPr>
  </w:style>
  <w:style w:type="paragraph" w:styleId="BalloonText">
    <w:name w:val="Balloon Text"/>
    <w:basedOn w:val="Normal"/>
    <w:link w:val="BalloonTextChar"/>
    <w:rsid w:val="00961238"/>
    <w:rPr>
      <w:rFonts w:ascii="Tahoma" w:hAnsi="Tahoma" w:cs="Tahoma"/>
      <w:sz w:val="16"/>
      <w:szCs w:val="16"/>
    </w:rPr>
  </w:style>
  <w:style w:type="character" w:customStyle="1" w:styleId="BalloonTextChar">
    <w:name w:val="Balloon Text Char"/>
    <w:basedOn w:val="DefaultParagraphFont"/>
    <w:link w:val="BalloonText"/>
    <w:rsid w:val="00961238"/>
    <w:rPr>
      <w:rFonts w:ascii="Tahoma" w:hAnsi="Tahoma" w:cs="Tahoma"/>
      <w:sz w:val="16"/>
      <w:szCs w:val="16"/>
      <w:lang w:eastAsia="zh-TW"/>
    </w:rPr>
  </w:style>
  <w:style w:type="paragraph" w:customStyle="1" w:styleId="orderclosing1">
    <w:name w:val="order closing1"/>
    <w:basedOn w:val="Normal"/>
    <w:rsid w:val="00814222"/>
    <w:pPr>
      <w:spacing w:after="240"/>
      <w:ind w:firstLine="720"/>
      <w:jc w:val="left"/>
    </w:pPr>
    <w:rPr>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interchange.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2E37F-5714-4DC8-9B7D-4D7E8B618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14</TotalTime>
  <Pages>2</Pages>
  <Words>497</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Huhn, Jeffrey</cp:lastModifiedBy>
  <cp:revision>7</cp:revision>
  <cp:lastPrinted>2017-05-19T15:53:00Z</cp:lastPrinted>
  <dcterms:created xsi:type="dcterms:W3CDTF">2017-06-20T15:32:00Z</dcterms:created>
  <dcterms:modified xsi:type="dcterms:W3CDTF">2017-12-28T16:47:00Z</dcterms:modified>
</cp:coreProperties>
</file>