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Default="00A37A95" w:rsidP="007572FC">
      <w:pPr>
        <w:pStyle w:val="Docketnumber"/>
      </w:pPr>
      <w:r>
        <w:t xml:space="preserve">DOCKET NO. </w:t>
      </w:r>
      <w:r w:rsidR="00C45511">
        <w:t>46379</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7572FC" w:rsidTr="009C1919">
        <w:tc>
          <w:tcPr>
            <w:tcW w:w="4608" w:type="dxa"/>
          </w:tcPr>
          <w:p w:rsidR="007572FC" w:rsidRDefault="0007248D" w:rsidP="001E360C">
            <w:pPr>
              <w:pStyle w:val="Docketstyle"/>
            </w:pPr>
            <w:r>
              <w:t>AQUA TEXAS, INC.’S NOTICE OF INTENT TO PROVIDE SEWER SERVICE TO AREA DECERTIFIED FROM GULF COAST WASTE DISPOSAL AUTHORITY IN CHAMBERS COUNTY</w:t>
            </w:r>
          </w:p>
        </w:tc>
        <w:tc>
          <w:tcPr>
            <w:tcW w:w="360" w:type="dxa"/>
          </w:tcPr>
          <w:p w:rsidR="007572FC" w:rsidRDefault="001E360C" w:rsidP="001E360C">
            <w:pPr>
              <w:pStyle w:val="Docketstyle"/>
            </w:pPr>
            <w:r>
              <w:t>§</w:t>
            </w:r>
          </w:p>
          <w:p w:rsidR="001E360C" w:rsidRDefault="001E360C" w:rsidP="001E360C">
            <w:pPr>
              <w:pStyle w:val="Docketstyle"/>
            </w:pPr>
            <w:r>
              <w:t>§</w:t>
            </w:r>
          </w:p>
          <w:p w:rsidR="0007248D" w:rsidRDefault="001E360C" w:rsidP="0007248D">
            <w:pPr>
              <w:pStyle w:val="Docketstyle"/>
            </w:pPr>
            <w:r>
              <w:t>§</w:t>
            </w:r>
            <w:r w:rsidR="0007248D">
              <w:t>§</w:t>
            </w:r>
          </w:p>
          <w:p w:rsidR="0007248D" w:rsidRDefault="0007248D" w:rsidP="0007248D">
            <w:pPr>
              <w:pStyle w:val="Docketstyle"/>
            </w:pPr>
            <w:r>
              <w:t>§</w:t>
            </w:r>
          </w:p>
          <w:p w:rsidR="001E360C" w:rsidRDefault="0007248D" w:rsidP="0007248D">
            <w:pPr>
              <w:pStyle w:val="Docketstyle"/>
            </w:pPr>
            <w:r>
              <w:t>§</w:t>
            </w:r>
          </w:p>
        </w:tc>
        <w:tc>
          <w:tcPr>
            <w:tcW w:w="4392" w:type="dxa"/>
          </w:tcPr>
          <w:p w:rsidR="007572FC" w:rsidRDefault="001E360C" w:rsidP="001E360C">
            <w:pPr>
              <w:pStyle w:val="DocketstylePUC"/>
            </w:pPr>
            <w:r>
              <w:t>PUBLIC UTILITY COMMISSION</w:t>
            </w:r>
          </w:p>
          <w:p w:rsidR="001E360C" w:rsidRDefault="001E360C" w:rsidP="001E360C">
            <w:pPr>
              <w:pStyle w:val="DocketstylePUC"/>
            </w:pPr>
          </w:p>
          <w:p w:rsidR="001E360C" w:rsidRDefault="001E360C" w:rsidP="001E360C">
            <w:pPr>
              <w:pStyle w:val="DocketstylePUC"/>
            </w:pPr>
            <w:r>
              <w:t>OF TEXAS</w:t>
            </w:r>
          </w:p>
        </w:tc>
      </w:tr>
    </w:tbl>
    <w:p w:rsidR="007572FC" w:rsidRDefault="0007248D" w:rsidP="00C54659">
      <w:pPr>
        <w:pStyle w:val="Titleoforder"/>
      </w:pPr>
      <w:r>
        <w:t>PROPOSED</w:t>
      </w:r>
      <w:r w:rsidR="00C54659">
        <w:t xml:space="preserve"> ORDER</w:t>
      </w:r>
    </w:p>
    <w:p w:rsidR="0007248D" w:rsidRDefault="0007248D" w:rsidP="0007248D">
      <w:pPr>
        <w:pStyle w:val="BodyText"/>
      </w:pPr>
      <w:r>
        <w:t xml:space="preserve">This Order addresses </w:t>
      </w:r>
      <w:r>
        <w:rPr>
          <w:rFonts w:eastAsia="Times New Roman"/>
          <w:color w:val="000000"/>
        </w:rPr>
        <w:t xml:space="preserve">Aqua Texas, Inc.’s notice of intent </w:t>
      </w:r>
      <w:r w:rsidR="00C45511">
        <w:rPr>
          <w:rFonts w:eastAsia="Times New Roman"/>
          <w:color w:val="000000"/>
        </w:rPr>
        <w:t xml:space="preserve">application </w:t>
      </w:r>
      <w:r>
        <w:rPr>
          <w:rFonts w:eastAsia="Times New Roman"/>
          <w:color w:val="000000"/>
        </w:rPr>
        <w:t xml:space="preserve">to provide sewer service to an area decertified from Gulf Coast Waste Disposal Authority’s </w:t>
      </w:r>
      <w:r w:rsidR="00C45511">
        <w:rPr>
          <w:rFonts w:eastAsia="Times New Roman"/>
          <w:color w:val="000000"/>
        </w:rPr>
        <w:t xml:space="preserve">sewer </w:t>
      </w:r>
      <w:r>
        <w:rPr>
          <w:rFonts w:eastAsia="Times New Roman"/>
          <w:color w:val="000000"/>
        </w:rPr>
        <w:t>certifica</w:t>
      </w:r>
      <w:r w:rsidR="00C45511">
        <w:rPr>
          <w:rFonts w:eastAsia="Times New Roman"/>
          <w:color w:val="000000"/>
        </w:rPr>
        <w:t>te of convenience and necessity i</w:t>
      </w:r>
      <w:r>
        <w:rPr>
          <w:rFonts w:eastAsia="Times New Roman"/>
          <w:color w:val="000000"/>
        </w:rPr>
        <w:t xml:space="preserve">n Chambers County.  </w:t>
      </w:r>
      <w:r w:rsidR="00A16AA6">
        <w:rPr>
          <w:rFonts w:eastAsia="Times New Roman"/>
          <w:color w:val="000000"/>
        </w:rPr>
        <w:t xml:space="preserve">Gulf Coast gave consent for Aqua to seek approval to serve the decertified area.  </w:t>
      </w:r>
      <w:r w:rsidR="00C45511">
        <w:rPr>
          <w:rFonts w:eastAsia="Times New Roman"/>
          <w:color w:val="000000"/>
        </w:rPr>
        <w:t>The application</w:t>
      </w:r>
      <w:r>
        <w:rPr>
          <w:rFonts w:eastAsia="Times New Roman"/>
          <w:color w:val="000000"/>
        </w:rPr>
        <w:t xml:space="preserve"> is approved.</w:t>
      </w:r>
    </w:p>
    <w:p w:rsidR="0007248D" w:rsidRDefault="0007248D" w:rsidP="0007248D">
      <w:pPr>
        <w:pStyle w:val="BodyText"/>
      </w:pPr>
      <w:r>
        <w:t>The Commission adopts the following findings of fact and conclusions of law:</w:t>
      </w:r>
    </w:p>
    <w:p w:rsidR="008D1724" w:rsidRPr="008D1724" w:rsidRDefault="00EE5DDA" w:rsidP="008D1724">
      <w:pPr>
        <w:pStyle w:val="Heading1"/>
      </w:pPr>
      <w:r>
        <w:t>Findings of Fact</w:t>
      </w:r>
    </w:p>
    <w:p w:rsidR="0007248D" w:rsidRPr="0007248D" w:rsidRDefault="0007248D" w:rsidP="003667D0">
      <w:pPr>
        <w:pStyle w:val="FOFNumbered"/>
      </w:pPr>
      <w:r w:rsidRPr="0007248D">
        <w:t xml:space="preserve">On </w:t>
      </w:r>
      <w:r w:rsidR="0098065A">
        <w:t>February 10, 2016, 42.943</w:t>
      </w:r>
      <w:r w:rsidRPr="0007248D">
        <w:t xml:space="preserve"> acres of property was decertified from </w:t>
      </w:r>
      <w:r w:rsidR="007A04C1">
        <w:t>Gulf Coast’s</w:t>
      </w:r>
      <w:r w:rsidRPr="0007248D">
        <w:t xml:space="preserve"> sewer</w:t>
      </w:r>
      <w:r>
        <w:t xml:space="preserve"> </w:t>
      </w:r>
      <w:r w:rsidR="00C45511">
        <w:t>certificate number</w:t>
      </w:r>
      <w:r w:rsidRPr="0007248D">
        <w:t xml:space="preserve"> 20465 in Docket No. </w:t>
      </w:r>
      <w:r w:rsidR="0098065A">
        <w:t>45431</w:t>
      </w:r>
      <w:r w:rsidR="007A04C1">
        <w:t>.</w:t>
      </w:r>
      <w:r w:rsidR="007A04C1">
        <w:rPr>
          <w:rStyle w:val="FootnoteReference"/>
        </w:rPr>
        <w:footnoteReference w:id="1"/>
      </w:r>
      <w:r w:rsidRPr="0007248D">
        <w:tab/>
      </w:r>
    </w:p>
    <w:p w:rsidR="0007248D" w:rsidRPr="00792D50" w:rsidRDefault="0007248D" w:rsidP="00792D50">
      <w:pPr>
        <w:pStyle w:val="FOFNumbered"/>
      </w:pPr>
      <w:r w:rsidRPr="00792D50">
        <w:t>On S</w:t>
      </w:r>
      <w:r w:rsidR="00C45511">
        <w:t xml:space="preserve">eptember 19, 2016, Aqua filed an application </w:t>
      </w:r>
      <w:r w:rsidRPr="00792D50">
        <w:t xml:space="preserve">to provide retail sewer utility service to the </w:t>
      </w:r>
      <w:r w:rsidR="004876D5">
        <w:t>decertified property</w:t>
      </w:r>
      <w:r w:rsidRPr="00792D50">
        <w:t>.</w:t>
      </w:r>
    </w:p>
    <w:p w:rsidR="00CA3583" w:rsidRDefault="00CA3583" w:rsidP="00792D50">
      <w:pPr>
        <w:pStyle w:val="FOFNumbered"/>
      </w:pPr>
      <w:r>
        <w:t xml:space="preserve">The </w:t>
      </w:r>
      <w:r w:rsidR="00C45511">
        <w:t>application</w:t>
      </w:r>
      <w:r>
        <w:t xml:space="preserve"> included the </w:t>
      </w:r>
      <w:r w:rsidR="00CF4761" w:rsidRPr="00792D50">
        <w:t xml:space="preserve">affidavit </w:t>
      </w:r>
      <w:r w:rsidR="0007248D" w:rsidRPr="00792D50">
        <w:t xml:space="preserve">of Ricky Clifton, General Manager of </w:t>
      </w:r>
      <w:r>
        <w:t>Gulf Coast.</w:t>
      </w:r>
      <w:r w:rsidR="00C45511">
        <w:rPr>
          <w:rStyle w:val="FootnoteReference"/>
        </w:rPr>
        <w:footnoteReference w:id="2"/>
      </w:r>
      <w:r>
        <w:t xml:space="preserve">  Mr. Clifton attests to the following:</w:t>
      </w:r>
    </w:p>
    <w:p w:rsidR="00623EC6" w:rsidRDefault="00623EC6" w:rsidP="00CA3583">
      <w:pPr>
        <w:pStyle w:val="FOFNumbered"/>
        <w:numPr>
          <w:ilvl w:val="0"/>
          <w:numId w:val="13"/>
        </w:numPr>
      </w:pPr>
      <w:r>
        <w:t>Gulf Coast</w:t>
      </w:r>
      <w:r w:rsidR="0007248D" w:rsidRPr="00792D50">
        <w:t xml:space="preserve"> is the decertified sewer </w:t>
      </w:r>
      <w:r w:rsidR="00104544">
        <w:t>certificate</w:t>
      </w:r>
      <w:r w:rsidR="0007248D" w:rsidRPr="00792D50">
        <w:t xml:space="preserve"> holder for the</w:t>
      </w:r>
      <w:r w:rsidR="0007248D">
        <w:t xml:space="preserve"> </w:t>
      </w:r>
      <w:r w:rsidR="00CF4761">
        <w:t>property</w:t>
      </w:r>
      <w:r>
        <w:t>;</w:t>
      </w:r>
    </w:p>
    <w:p w:rsidR="00623EC6" w:rsidRDefault="00623EC6" w:rsidP="0023221E">
      <w:pPr>
        <w:pStyle w:val="FOFNumbered"/>
        <w:numPr>
          <w:ilvl w:val="0"/>
          <w:numId w:val="13"/>
        </w:numPr>
      </w:pPr>
      <w:r>
        <w:t xml:space="preserve">Gulf Coast has determined </w:t>
      </w:r>
      <w:r w:rsidR="0007248D">
        <w:t xml:space="preserve">that no </w:t>
      </w:r>
      <w:r>
        <w:t xml:space="preserve">property has been rendered useless or valueless as a result of decertification of the property; therefore, no compensation is owed to Gulf Coast and no appraisal is needed to determine just compensation owed to Gulf </w:t>
      </w:r>
      <w:r>
        <w:lastRenderedPageBreak/>
        <w:t xml:space="preserve">Coast in order for Aqua to provide retail sewer utility service to the decertified property described in the </w:t>
      </w:r>
      <w:r w:rsidR="00104544">
        <w:t>application</w:t>
      </w:r>
      <w:r>
        <w:t>;</w:t>
      </w:r>
    </w:p>
    <w:p w:rsidR="00623EC6" w:rsidRDefault="00623EC6" w:rsidP="00CA3583">
      <w:pPr>
        <w:pStyle w:val="FOFNumbered"/>
        <w:numPr>
          <w:ilvl w:val="0"/>
          <w:numId w:val="13"/>
        </w:numPr>
      </w:pPr>
      <w:r>
        <w:t xml:space="preserve">Gulf Coast has no wastewater treatment or collection facilities to provide sewer service in the immediate area of the property and Gulf Coast has made no plans to install same; and </w:t>
      </w:r>
    </w:p>
    <w:p w:rsidR="0007248D" w:rsidRDefault="00623EC6" w:rsidP="00CA3583">
      <w:pPr>
        <w:pStyle w:val="FOFNumbered"/>
        <w:numPr>
          <w:ilvl w:val="0"/>
          <w:numId w:val="13"/>
        </w:numPr>
      </w:pPr>
      <w:r>
        <w:t xml:space="preserve">Gulf Coast does not possess a water </w:t>
      </w:r>
      <w:r w:rsidR="00104544">
        <w:t>certificate</w:t>
      </w:r>
      <w:r>
        <w:t xml:space="preserve"> covering property within its sewer </w:t>
      </w:r>
      <w:r w:rsidR="00104544">
        <w:t>service</w:t>
      </w:r>
      <w:r>
        <w:t xml:space="preserve"> area</w:t>
      </w:r>
      <w:r w:rsidR="0007248D">
        <w:t>.</w:t>
      </w:r>
    </w:p>
    <w:p w:rsidR="0007248D" w:rsidRPr="00B7266E" w:rsidRDefault="0007248D" w:rsidP="00B7266E">
      <w:pPr>
        <w:pStyle w:val="FOFNumbered"/>
      </w:pPr>
      <w:r w:rsidRPr="00B7266E">
        <w:t xml:space="preserve">On September 23, 2016, </w:t>
      </w:r>
      <w:r w:rsidR="00CF4761" w:rsidRPr="00B7266E">
        <w:t xml:space="preserve">the Commission issued </w:t>
      </w:r>
      <w:r w:rsidRPr="00B7266E">
        <w:t>Order No. 1</w:t>
      </w:r>
      <w:r w:rsidR="00CF4761" w:rsidRPr="00B7266E">
        <w:t>,</w:t>
      </w:r>
      <w:r w:rsidRPr="00B7266E">
        <w:t xml:space="preserve"> </w:t>
      </w:r>
      <w:r w:rsidR="00CF4761" w:rsidRPr="00B7266E">
        <w:t xml:space="preserve">providing notice of the </w:t>
      </w:r>
      <w:r w:rsidR="00104544" w:rsidRPr="00B7266E">
        <w:t>application</w:t>
      </w:r>
      <w:r w:rsidR="00CF4761" w:rsidRPr="00B7266E">
        <w:t xml:space="preserve"> and requiring </w:t>
      </w:r>
      <w:r w:rsidRPr="00B7266E">
        <w:t xml:space="preserve">Aqua and </w:t>
      </w:r>
      <w:r w:rsidR="00623EC6" w:rsidRPr="00B7266E">
        <w:t>Gulf Coast</w:t>
      </w:r>
      <w:r w:rsidRPr="00B7266E">
        <w:t xml:space="preserve"> to file a list of items for admission into evidence and a joint proposed order.</w:t>
      </w:r>
    </w:p>
    <w:p w:rsidR="00B7266E" w:rsidRPr="00B7266E" w:rsidRDefault="00B7266E" w:rsidP="00B7266E">
      <w:pPr>
        <w:pStyle w:val="FOFNumbered"/>
      </w:pPr>
      <w:r w:rsidRPr="00B7266E">
        <w:t xml:space="preserve">Notice of Aqua’s intent to serve in a decertified area was published in the </w:t>
      </w:r>
      <w:r w:rsidRPr="00B7266E">
        <w:rPr>
          <w:i/>
        </w:rPr>
        <w:t>Texas Register</w:t>
      </w:r>
      <w:r w:rsidRPr="00B7266E">
        <w:t xml:space="preserve"> on October 7, 2016.</w:t>
      </w:r>
    </w:p>
    <w:p w:rsidR="0007248D" w:rsidRPr="00B7266E" w:rsidRDefault="00CF4761" w:rsidP="00B7266E">
      <w:pPr>
        <w:pStyle w:val="FOFNumbered"/>
      </w:pPr>
      <w:r w:rsidRPr="00B7266E">
        <w:t xml:space="preserve">On October 11, 2016, the Commission issued </w:t>
      </w:r>
      <w:r w:rsidR="0007248D" w:rsidRPr="00B7266E">
        <w:t>Order No. 2, admitting evidence into the record of this proceeding.</w:t>
      </w:r>
    </w:p>
    <w:p w:rsidR="00EE5DDA" w:rsidRDefault="00EE5DDA" w:rsidP="00EE5DDA">
      <w:pPr>
        <w:pStyle w:val="Heading1"/>
      </w:pPr>
      <w:r>
        <w:t>Conclusions of Law</w:t>
      </w:r>
    </w:p>
    <w:p w:rsidR="00B530E0" w:rsidRDefault="00B530E0" w:rsidP="00B530E0">
      <w:pPr>
        <w:pStyle w:val="COLNumbered"/>
      </w:pPr>
      <w:r w:rsidRPr="00CF4761">
        <w:t xml:space="preserve">Aqua </w:t>
      </w:r>
      <w:r>
        <w:t xml:space="preserve">and </w:t>
      </w:r>
      <w:r w:rsidR="00623EC6">
        <w:t>Gulf Coast</w:t>
      </w:r>
      <w:r>
        <w:t xml:space="preserve"> are </w:t>
      </w:r>
      <w:r w:rsidRPr="00CF4761">
        <w:t xml:space="preserve">retail public </w:t>
      </w:r>
      <w:r>
        <w:t>utilities</w:t>
      </w:r>
      <w:r w:rsidRPr="00CF4761">
        <w:t xml:space="preserve"> as defined in </w:t>
      </w:r>
      <w:r w:rsidR="00104544" w:rsidRPr="00CF4761">
        <w:t>§</w:t>
      </w:r>
      <w:r w:rsidR="00104544">
        <w:t> 13.002(19) of the Texas Water Code (TWC).</w:t>
      </w:r>
      <w:r w:rsidR="007A47A4">
        <w:rPr>
          <w:rStyle w:val="FootnoteReference"/>
        </w:rPr>
        <w:footnoteReference w:id="3"/>
      </w:r>
    </w:p>
    <w:p w:rsidR="00CF4761" w:rsidRPr="00CF4761" w:rsidRDefault="00CF4761" w:rsidP="00B530E0">
      <w:pPr>
        <w:pStyle w:val="COLNumbered"/>
      </w:pPr>
      <w:r w:rsidRPr="00CF4761">
        <w:t xml:space="preserve">The Commission has jurisdiction over this proceeding </w:t>
      </w:r>
      <w:r w:rsidR="00032CD5">
        <w:t>under</w:t>
      </w:r>
      <w:r w:rsidRPr="00CF4761">
        <w:t xml:space="preserve"> TWC §§ 13.041 and 13.254.</w:t>
      </w:r>
    </w:p>
    <w:p w:rsidR="00CF4761" w:rsidRPr="00CF4761" w:rsidRDefault="00FF0C65" w:rsidP="00CF4761">
      <w:pPr>
        <w:pStyle w:val="COLNumbered"/>
      </w:pPr>
      <w:r>
        <w:t xml:space="preserve">Proper notice of Aqua’s intent to serve the decertified property was provided as required by TWC </w:t>
      </w:r>
      <w:r w:rsidR="00CF4761" w:rsidRPr="00CF4761">
        <w:t>§</w:t>
      </w:r>
      <w:r w:rsidR="008C7C77">
        <w:t xml:space="preserve"> </w:t>
      </w:r>
      <w:r w:rsidR="00CF4761" w:rsidRPr="00CF4761">
        <w:t xml:space="preserve">13.254 and 16 </w:t>
      </w:r>
      <w:r>
        <w:t>Texas Administrative Code</w:t>
      </w:r>
      <w:r w:rsidR="00CF4761" w:rsidRPr="00CF4761">
        <w:t xml:space="preserve"> </w:t>
      </w:r>
      <w:r>
        <w:t xml:space="preserve">§ </w:t>
      </w:r>
      <w:r w:rsidR="00CF4761" w:rsidRPr="00CF4761">
        <w:t>24.113</w:t>
      </w:r>
      <w:r>
        <w:t xml:space="preserve"> (TAC)</w:t>
      </w:r>
      <w:r w:rsidR="00CF4761" w:rsidRPr="00CF4761">
        <w:t>.</w:t>
      </w:r>
    </w:p>
    <w:p w:rsidR="00CF4761" w:rsidRPr="00CF4761" w:rsidRDefault="00B530E0" w:rsidP="00B530E0">
      <w:pPr>
        <w:pStyle w:val="COLNumbered"/>
      </w:pPr>
      <w:r>
        <w:t>Aqua</w:t>
      </w:r>
      <w:r w:rsidR="00CF4761" w:rsidRPr="00CF4761">
        <w:t xml:space="preserve"> </w:t>
      </w:r>
      <w:r w:rsidR="00FF0C65">
        <w:t xml:space="preserve">has met the substantive criteria for being able to provide retail sewer service to the decertified property as set forth in TWC </w:t>
      </w:r>
      <w:r w:rsidR="00FF0C65" w:rsidRPr="00CF4761">
        <w:t>§</w:t>
      </w:r>
      <w:r w:rsidR="008C7C77">
        <w:t xml:space="preserve"> </w:t>
      </w:r>
      <w:r w:rsidR="00FF0C65" w:rsidRPr="00CF4761">
        <w:t>13.254</w:t>
      </w:r>
      <w:r w:rsidR="00FF0C65">
        <w:t>.</w:t>
      </w:r>
    </w:p>
    <w:p w:rsidR="00CF4761" w:rsidRDefault="00AD4689" w:rsidP="00CF4761">
      <w:pPr>
        <w:pStyle w:val="COLNumbered"/>
      </w:pPr>
      <w:r w:rsidRPr="00703B3A">
        <w:t xml:space="preserve">The requirements for informal disposition under 16 </w:t>
      </w:r>
      <w:r>
        <w:t>TAC § 22.35 have been met in this proceeding</w:t>
      </w:r>
      <w:r w:rsidR="00CF4761" w:rsidRPr="00CF4761">
        <w:t>.</w:t>
      </w:r>
    </w:p>
    <w:p w:rsidR="00EE5DDA" w:rsidRDefault="00EE5DDA" w:rsidP="00AD5AA5">
      <w:pPr>
        <w:pStyle w:val="Heading1"/>
        <w:spacing w:before="360"/>
      </w:pPr>
      <w:r>
        <w:lastRenderedPageBreak/>
        <w:t>Ordering Paragraphs</w:t>
      </w:r>
    </w:p>
    <w:p w:rsidR="008D1724" w:rsidRPr="008D1724" w:rsidRDefault="008D1724" w:rsidP="008D1724">
      <w:pPr>
        <w:pStyle w:val="BodyText"/>
      </w:pPr>
      <w:r>
        <w:t>In accordance with these findings of fact and conclusions of law, the Commission issues the following orders:</w:t>
      </w:r>
    </w:p>
    <w:p w:rsidR="00FF0C65" w:rsidRDefault="008C7C77" w:rsidP="007E618B">
      <w:pPr>
        <w:pStyle w:val="OrderingParagraph"/>
      </w:pPr>
      <w:r>
        <w:t>The application</w:t>
      </w:r>
      <w:r w:rsidR="00FF0C65">
        <w:t xml:space="preserve"> is approved.</w:t>
      </w:r>
    </w:p>
    <w:p w:rsidR="007E618B" w:rsidRPr="007E618B" w:rsidRDefault="00FF0C65" w:rsidP="00C33825">
      <w:pPr>
        <w:pStyle w:val="OrderingParagraph"/>
      </w:pPr>
      <w:r>
        <w:t xml:space="preserve">Aqua </w:t>
      </w:r>
      <w:r w:rsidR="007E618B" w:rsidRPr="007E618B">
        <w:t xml:space="preserve">may provide retail sewer utility service to the public within the </w:t>
      </w:r>
      <w:r w:rsidR="007E618B">
        <w:t>decertified property</w:t>
      </w:r>
      <w:r w:rsidR="007E618B" w:rsidRPr="007E618B">
        <w:t>.</w:t>
      </w:r>
    </w:p>
    <w:p w:rsidR="007E618B" w:rsidRPr="007E618B" w:rsidRDefault="007E618B" w:rsidP="007E618B">
      <w:pPr>
        <w:pStyle w:val="OrderingParagraph"/>
      </w:pPr>
      <w:r w:rsidRPr="007E618B">
        <w:t>All other motions, requests for entry of specific findings of fact or conclusions of law, and any other requests for general or specific relief, if not expressly granted herein, are hereby denied.</w:t>
      </w:r>
    </w:p>
    <w:p w:rsidR="00160DCD" w:rsidRDefault="00160DCD" w:rsidP="00160DCD"/>
    <w:p w:rsidR="00160DCD" w:rsidRDefault="00160DCD" w:rsidP="00160DCD">
      <w:pPr>
        <w:pStyle w:val="Dateline"/>
      </w:pPr>
      <w:r>
        <w:t xml:space="preserve">Signed at Austin, Texas the ______ day of </w:t>
      </w:r>
      <w:r w:rsidR="00FF0C65">
        <w:t>December</w:t>
      </w:r>
      <w:r>
        <w:t xml:space="preserve"> 2016</w:t>
      </w:r>
      <w:r w:rsidR="008D1724">
        <w:t>.</w:t>
      </w:r>
    </w:p>
    <w:p w:rsidR="008D1724" w:rsidRDefault="008D1724" w:rsidP="008D1724">
      <w:pPr>
        <w:pStyle w:val="Dateline"/>
      </w:pPr>
    </w:p>
    <w:p w:rsidR="00160DCD" w:rsidRDefault="00160DCD" w:rsidP="00160DCD">
      <w:pPr>
        <w:pStyle w:val="Signatures"/>
      </w:pPr>
      <w:r>
        <w:t>PUBLIC UTILITY COMMISSION OF TEXAS</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DONNA L. NELSON, CHAIRMAN</w:t>
      </w:r>
    </w:p>
    <w:p w:rsidR="00160DCD" w:rsidRDefault="00160DCD" w:rsidP="00160DCD">
      <w:pPr>
        <w:pStyle w:val="Signatures"/>
      </w:pPr>
    </w:p>
    <w:p w:rsidR="00160DCD" w:rsidRDefault="00160DCD" w:rsidP="00160DCD">
      <w:pPr>
        <w:pStyle w:val="Signatures"/>
      </w:pPr>
      <w:bookmarkStart w:id="0" w:name="_GoBack"/>
      <w:bookmarkEnd w:id="0"/>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KENNETH W. ANDERSON, JR., COMMISSIONER</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FF1816" w:rsidP="00160DCD">
      <w:pPr>
        <w:pStyle w:val="Signatures"/>
      </w:pPr>
      <w:r w:rsidRPr="00160DCD">
        <w:t>______________________________________________</w:t>
      </w:r>
    </w:p>
    <w:p w:rsidR="00160DCD" w:rsidRDefault="00FF1816" w:rsidP="00160DCD">
      <w:pPr>
        <w:pStyle w:val="Signatures"/>
      </w:pPr>
      <w:r>
        <w:t>BRANDY MARTY MARQUEZ</w:t>
      </w:r>
      <w:r w:rsidR="00160DCD">
        <w:t>, COMMISSIONER</w:t>
      </w:r>
    </w:p>
    <w:p w:rsidR="00160DCD" w:rsidRDefault="00160DCD" w:rsidP="00160DCD"/>
    <w:p w:rsidR="00160DCD" w:rsidRDefault="00160DCD" w:rsidP="00160DCD"/>
    <w:p w:rsidR="00160DCD" w:rsidRDefault="00160DCD" w:rsidP="00160DCD"/>
    <w:p w:rsidR="00FE4318" w:rsidRPr="007E618B" w:rsidRDefault="00FE4318" w:rsidP="0062202F">
      <w:pPr>
        <w:pStyle w:val="EndMatter"/>
        <w:rPr>
          <w:sz w:val="16"/>
          <w:szCs w:val="16"/>
        </w:rPr>
      </w:pPr>
      <w:r w:rsidRPr="007E618B">
        <w:rPr>
          <w:sz w:val="16"/>
          <w:szCs w:val="16"/>
        </w:rPr>
        <w:t>W2013</w:t>
      </w:r>
    </w:p>
    <w:p w:rsidR="00160DCD" w:rsidRPr="007E618B" w:rsidRDefault="00A37A95" w:rsidP="0062202F">
      <w:pPr>
        <w:pStyle w:val="EndMatter"/>
        <w:rPr>
          <w:sz w:val="16"/>
          <w:szCs w:val="16"/>
        </w:rPr>
      </w:pPr>
      <w:r w:rsidRPr="007E618B">
        <w:rPr>
          <w:sz w:val="16"/>
          <w:szCs w:val="16"/>
        </w:rPr>
        <w:fldChar w:fldCharType="begin"/>
      </w:r>
      <w:r w:rsidRPr="007E618B">
        <w:rPr>
          <w:sz w:val="16"/>
          <w:szCs w:val="16"/>
        </w:rPr>
        <w:instrText xml:space="preserve"> FILENAME  \* Lower \p  \* MERGEFORMAT </w:instrText>
      </w:r>
      <w:r w:rsidRPr="007E618B">
        <w:rPr>
          <w:sz w:val="16"/>
          <w:szCs w:val="16"/>
        </w:rPr>
        <w:fldChar w:fldCharType="separate"/>
      </w:r>
      <w:r w:rsidR="00AF65D3">
        <w:rPr>
          <w:noProof/>
          <w:sz w:val="16"/>
          <w:szCs w:val="16"/>
        </w:rPr>
        <w:t>q:\cadm\docket management\water\compensation\46379po.docx</w:t>
      </w:r>
      <w:r w:rsidRPr="007E618B">
        <w:rPr>
          <w:noProof/>
          <w:sz w:val="16"/>
          <w:szCs w:val="16"/>
        </w:rPr>
        <w:fldChar w:fldCharType="end"/>
      </w:r>
    </w:p>
    <w:sectPr w:rsidR="00160DCD" w:rsidRPr="007E618B"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75D39" w:rsidRDefault="00175D39" w:rsidP="00D03394">
      <w:r>
        <w:separator/>
      </w:r>
    </w:p>
  </w:endnote>
  <w:endnote w:type="continuationSeparator" w:id="0">
    <w:p w:rsidR="00175D39" w:rsidRDefault="00175D39"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75D39" w:rsidRDefault="00175D39" w:rsidP="00D03394">
      <w:r>
        <w:separator/>
      </w:r>
    </w:p>
  </w:footnote>
  <w:footnote w:type="continuationSeparator" w:id="0">
    <w:p w:rsidR="00175D39" w:rsidRDefault="00175D39" w:rsidP="00D03394">
      <w:r>
        <w:continuationSeparator/>
      </w:r>
    </w:p>
  </w:footnote>
  <w:footnote w:id="1">
    <w:p w:rsidR="007A04C1" w:rsidRDefault="007A04C1" w:rsidP="00C45511">
      <w:pPr>
        <w:pStyle w:val="FootnoteText"/>
        <w:jc w:val="both"/>
      </w:pPr>
      <w:r>
        <w:rPr>
          <w:rStyle w:val="FootnoteReference"/>
        </w:rPr>
        <w:footnoteRef/>
      </w:r>
      <w:r>
        <w:t xml:space="preserve"> </w:t>
      </w:r>
      <w:r w:rsidRPr="00881E6A">
        <w:rPr>
          <w:i/>
        </w:rPr>
        <w:t xml:space="preserve">Petition </w:t>
      </w:r>
      <w:r>
        <w:rPr>
          <w:i/>
        </w:rPr>
        <w:t>by</w:t>
      </w:r>
      <w:r w:rsidRPr="00881E6A">
        <w:rPr>
          <w:i/>
        </w:rPr>
        <w:t xml:space="preserve"> Park Block, Ltd. </w:t>
      </w:r>
      <w:r>
        <w:rPr>
          <w:i/>
        </w:rPr>
        <w:t>to</w:t>
      </w:r>
      <w:r w:rsidRPr="00881E6A">
        <w:rPr>
          <w:i/>
        </w:rPr>
        <w:t xml:space="preserve"> Amend Gulf</w:t>
      </w:r>
      <w:r>
        <w:rPr>
          <w:i/>
        </w:rPr>
        <w:t xml:space="preserve"> Coast Waste Disposal Authority’</w:t>
      </w:r>
      <w:r w:rsidRPr="00881E6A">
        <w:rPr>
          <w:i/>
        </w:rPr>
        <w:t xml:space="preserve">s Certificate </w:t>
      </w:r>
      <w:r>
        <w:rPr>
          <w:i/>
        </w:rPr>
        <w:t>of</w:t>
      </w:r>
      <w:r w:rsidRPr="00881E6A">
        <w:rPr>
          <w:i/>
        </w:rPr>
        <w:t xml:space="preserve"> Convenience </w:t>
      </w:r>
      <w:r>
        <w:rPr>
          <w:i/>
        </w:rPr>
        <w:t>and</w:t>
      </w:r>
      <w:r w:rsidRPr="00881E6A">
        <w:rPr>
          <w:i/>
        </w:rPr>
        <w:t xml:space="preserve"> Necessity </w:t>
      </w:r>
      <w:r>
        <w:rPr>
          <w:i/>
        </w:rPr>
        <w:t>in</w:t>
      </w:r>
      <w:r w:rsidRPr="00881E6A">
        <w:rPr>
          <w:i/>
        </w:rPr>
        <w:t xml:space="preserve"> Chambers County </w:t>
      </w:r>
      <w:r>
        <w:rPr>
          <w:i/>
        </w:rPr>
        <w:t>by</w:t>
      </w:r>
      <w:r w:rsidRPr="00881E6A">
        <w:rPr>
          <w:i/>
        </w:rPr>
        <w:t xml:space="preserve"> Expedited Release</w:t>
      </w:r>
      <w:r>
        <w:rPr>
          <w:i/>
        </w:rPr>
        <w:t xml:space="preserve">, </w:t>
      </w:r>
      <w:r>
        <w:t>Docket No. 45431, Notice of Approval (Feb. 10, 2016</w:t>
      </w:r>
      <w:r w:rsidR="00C45511">
        <w:t>).</w:t>
      </w:r>
    </w:p>
  </w:footnote>
  <w:footnote w:id="2">
    <w:p w:rsidR="0023221E" w:rsidRPr="00C45511" w:rsidRDefault="00C45511" w:rsidP="0023221E">
      <w:pPr>
        <w:pStyle w:val="FootnoteText"/>
        <w:spacing w:before="120" w:after="120"/>
      </w:pPr>
      <w:r>
        <w:rPr>
          <w:rStyle w:val="FootnoteReference"/>
        </w:rPr>
        <w:footnoteRef/>
      </w:r>
      <w:r>
        <w:t xml:space="preserve"> </w:t>
      </w:r>
      <w:r w:rsidR="00B7266E" w:rsidRPr="00B7266E">
        <w:t>Application</w:t>
      </w:r>
      <w:r>
        <w:rPr>
          <w:i/>
        </w:rPr>
        <w:t xml:space="preserve"> </w:t>
      </w:r>
      <w:r>
        <w:t>at Exhibit A.</w:t>
      </w:r>
    </w:p>
  </w:footnote>
  <w:footnote w:id="3">
    <w:p w:rsidR="007A47A4" w:rsidRDefault="007A47A4">
      <w:pPr>
        <w:pStyle w:val="FootnoteText"/>
      </w:pPr>
      <w:r>
        <w:rPr>
          <w:rStyle w:val="FootnoteReference"/>
        </w:rPr>
        <w:footnoteRef/>
      </w:r>
      <w:r>
        <w:t xml:space="preserve">  Tex. Water Code Ann. </w:t>
      </w:r>
      <w:r w:rsidRPr="00CF4761">
        <w:t>§</w:t>
      </w:r>
      <w:r>
        <w:t> 13.002(19</w:t>
      </w:r>
      <w:r w:rsidR="00A83FE3">
        <w:t>)</w:t>
      </w:r>
      <w:r>
        <w:t xml:space="preserve"> (West 2008 and Supp. 2016).</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Default="00ED04FC" w:rsidP="0007248D">
    <w:pPr>
      <w:pStyle w:val="Header"/>
      <w:tabs>
        <w:tab w:val="clear" w:pos="4680"/>
        <w:tab w:val="center" w:pos="5040"/>
      </w:tabs>
    </w:pPr>
    <w:r>
      <w:t>Docket No. </w:t>
    </w:r>
    <w:r w:rsidR="0007248D">
      <w:t>4637</w:t>
    </w:r>
    <w:r w:rsidR="00AF65D3">
      <w:t>9</w:t>
    </w:r>
    <w:r>
      <w:tab/>
    </w:r>
    <w:r w:rsidR="0007248D">
      <w:t>Proposed Order</w:t>
    </w:r>
    <w:r>
      <w:tab/>
      <w:t xml:space="preserve">Page </w:t>
    </w:r>
    <w:r>
      <w:fldChar w:fldCharType="begin"/>
    </w:r>
    <w:r>
      <w:instrText xml:space="preserve"> PAGE   \* MERGEFORMAT </w:instrText>
    </w:r>
    <w:r>
      <w:fldChar w:fldCharType="separate"/>
    </w:r>
    <w:r w:rsidR="00A83FE3">
      <w:rPr>
        <w:noProof/>
      </w:rPr>
      <w:t>3</w:t>
    </w:r>
    <w:r>
      <w:fldChar w:fldCharType="end"/>
    </w:r>
    <w:r>
      <w:t xml:space="preserve"> of </w:t>
    </w:r>
    <w:fldSimple w:instr=" NUMPAGES   \* MERGEFORMAT ">
      <w:r w:rsidR="00A83FE3">
        <w:rPr>
          <w:noProof/>
        </w:rPr>
        <w:t>3</w:t>
      </w:r>
    </w:fldSimple>
  </w:p>
  <w:p w:rsidR="00C57E23" w:rsidRDefault="00C57E23"/>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8F3D5E"/>
    <w:multiLevelType w:val="singleLevel"/>
    <w:tmpl w:val="C93A4450"/>
    <w:lvl w:ilvl="0">
      <w:start w:val="1"/>
      <w:numFmt w:val="decimal"/>
      <w:pStyle w:val="FOFNumbered"/>
      <w:lvlText w:val="%1."/>
      <w:lvlJc w:val="left"/>
      <w:pPr>
        <w:tabs>
          <w:tab w:val="num" w:pos="720"/>
        </w:tabs>
        <w:ind w:left="720" w:hanging="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abstractNum>
  <w:abstractNum w:abstractNumId="1"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A73595"/>
    <w:multiLevelType w:val="multilevel"/>
    <w:tmpl w:val="909E670A"/>
    <w:lvl w:ilvl="0">
      <w:start w:val="6"/>
      <w:numFmt w:val="decimal"/>
      <w:lvlText w:val="%1."/>
      <w:lvlJc w:val="left"/>
      <w:pPr>
        <w:tabs>
          <w:tab w:val="left" w:pos="72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312D42FF"/>
    <w:multiLevelType w:val="multilevel"/>
    <w:tmpl w:val="FC5E2B0C"/>
    <w:lvl w:ilvl="0">
      <w:start w:val="2"/>
      <w:numFmt w:val="decimal"/>
      <w:lvlText w:val="%1."/>
      <w:lvlJc w:val="left"/>
      <w:pPr>
        <w:tabs>
          <w:tab w:val="left" w:pos="648"/>
        </w:tabs>
        <w:ind w:left="720"/>
      </w:pPr>
      <w:rPr>
        <w:rFonts w:ascii="Times New Roman" w:eastAsia="Times New Roman" w:hAnsi="Times New Roman"/>
        <w:strike w:val="0"/>
        <w:color w:val="000000"/>
        <w:spacing w:val="-5"/>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5" w15:restartNumberingAfterBreak="0">
    <w:nsid w:val="366A4987"/>
    <w:multiLevelType w:val="hybridMultilevel"/>
    <w:tmpl w:val="F9BEA6F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6" w15:restartNumberingAfterBreak="0">
    <w:nsid w:val="61D322D1"/>
    <w:multiLevelType w:val="multilevel"/>
    <w:tmpl w:val="CC4E65CA"/>
    <w:lvl w:ilvl="0">
      <w:start w:val="1"/>
      <w:numFmt w:val="decimal"/>
      <w:lvlText w:val="%1."/>
      <w:lvlJc w:val="left"/>
      <w:pPr>
        <w:tabs>
          <w:tab w:val="left" w:pos="72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636C7083"/>
    <w:multiLevelType w:val="multilevel"/>
    <w:tmpl w:val="31CA7F36"/>
    <w:lvl w:ilvl="0">
      <w:start w:val="5"/>
      <w:numFmt w:val="decimal"/>
      <w:lvlText w:val="%1."/>
      <w:lvlJc w:val="left"/>
      <w:pPr>
        <w:tabs>
          <w:tab w:val="left" w:pos="720"/>
        </w:tabs>
        <w:ind w:left="720"/>
      </w:pPr>
      <w:rPr>
        <w:rFonts w:ascii="Times New Roman" w:eastAsia="Times New Roman" w:hAnsi="Times New Roman"/>
        <w:strike w:val="0"/>
        <w:color w:val="000000"/>
        <w:spacing w:val="0"/>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10"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abstractNum w:abstractNumId="11" w15:restartNumberingAfterBreak="0">
    <w:nsid w:val="6FE8572B"/>
    <w:multiLevelType w:val="multilevel"/>
    <w:tmpl w:val="BF8A99FC"/>
    <w:lvl w:ilvl="0">
      <w:start w:val="1"/>
      <w:numFmt w:val="decimal"/>
      <w:lvlText w:val="%1."/>
      <w:lvlJc w:val="left"/>
      <w:pPr>
        <w:tabs>
          <w:tab w:val="left" w:pos="720"/>
        </w:tabs>
        <w:ind w:left="720"/>
      </w:pPr>
      <w:rPr>
        <w:rFonts w:ascii="Times New Roman" w:eastAsia="Times New Roman" w:hAnsi="Times New Roman"/>
        <w:strike w:val="0"/>
        <w:color w:val="000000"/>
        <w:spacing w:val="-3"/>
        <w:w w:val="100"/>
        <w:sz w:val="24"/>
        <w:vertAlign w:val="baseline"/>
        <w:lang w:val="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1"/>
  </w:num>
  <w:num w:numId="2">
    <w:abstractNumId w:val="4"/>
  </w:num>
  <w:num w:numId="3">
    <w:abstractNumId w:val="0"/>
  </w:num>
  <w:num w:numId="4">
    <w:abstractNumId w:val="10"/>
  </w:num>
  <w:num w:numId="5">
    <w:abstractNumId w:val="4"/>
  </w:num>
  <w:num w:numId="6">
    <w:abstractNumId w:val="8"/>
  </w:num>
  <w:num w:numId="7">
    <w:abstractNumId w:val="9"/>
  </w:num>
  <w:num w:numId="8">
    <w:abstractNumId w:val="11"/>
  </w:num>
  <w:num w:numId="9">
    <w:abstractNumId w:val="7"/>
  </w:num>
  <w:num w:numId="10">
    <w:abstractNumId w:val="6"/>
  </w:num>
  <w:num w:numId="11">
    <w:abstractNumId w:val="2"/>
  </w:num>
  <w:num w:numId="12">
    <w:abstractNumId w:val="3"/>
  </w:num>
  <w:num w:numId="13">
    <w:abstractNumId w:val="5"/>
  </w:num>
  <w:num w:numId="14">
    <w:abstractNumId w:val="0"/>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attachedTemplate r:id="rId1"/>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5D39"/>
    <w:rsid w:val="0002745C"/>
    <w:rsid w:val="00032CD5"/>
    <w:rsid w:val="00035FD9"/>
    <w:rsid w:val="0007248D"/>
    <w:rsid w:val="000E5DBE"/>
    <w:rsid w:val="00104544"/>
    <w:rsid w:val="001169CA"/>
    <w:rsid w:val="00123E7B"/>
    <w:rsid w:val="00137344"/>
    <w:rsid w:val="00160DCD"/>
    <w:rsid w:val="00175D39"/>
    <w:rsid w:val="001D4F4B"/>
    <w:rsid w:val="001E360C"/>
    <w:rsid w:val="0023221E"/>
    <w:rsid w:val="00266F9F"/>
    <w:rsid w:val="00302862"/>
    <w:rsid w:val="00312838"/>
    <w:rsid w:val="00361F77"/>
    <w:rsid w:val="00364FC9"/>
    <w:rsid w:val="00373621"/>
    <w:rsid w:val="0038275A"/>
    <w:rsid w:val="00431828"/>
    <w:rsid w:val="00433B5E"/>
    <w:rsid w:val="00453F9C"/>
    <w:rsid w:val="004876D5"/>
    <w:rsid w:val="004E082A"/>
    <w:rsid w:val="004F63E8"/>
    <w:rsid w:val="0055023C"/>
    <w:rsid w:val="00551E55"/>
    <w:rsid w:val="005C3512"/>
    <w:rsid w:val="005F1699"/>
    <w:rsid w:val="005F67B7"/>
    <w:rsid w:val="0062202F"/>
    <w:rsid w:val="00623EC6"/>
    <w:rsid w:val="0063082C"/>
    <w:rsid w:val="006623B9"/>
    <w:rsid w:val="00670B2D"/>
    <w:rsid w:val="00677B5E"/>
    <w:rsid w:val="006A573D"/>
    <w:rsid w:val="006E5C35"/>
    <w:rsid w:val="00711F0F"/>
    <w:rsid w:val="00756515"/>
    <w:rsid w:val="007572FC"/>
    <w:rsid w:val="00792D50"/>
    <w:rsid w:val="007A04C1"/>
    <w:rsid w:val="007A47A4"/>
    <w:rsid w:val="007E618B"/>
    <w:rsid w:val="0080046C"/>
    <w:rsid w:val="008738BF"/>
    <w:rsid w:val="00891132"/>
    <w:rsid w:val="008C7C77"/>
    <w:rsid w:val="008D1724"/>
    <w:rsid w:val="00903C6C"/>
    <w:rsid w:val="00970D0C"/>
    <w:rsid w:val="009727E0"/>
    <w:rsid w:val="0098065A"/>
    <w:rsid w:val="0098583B"/>
    <w:rsid w:val="009C1919"/>
    <w:rsid w:val="009C3D66"/>
    <w:rsid w:val="00A035EA"/>
    <w:rsid w:val="00A16AA6"/>
    <w:rsid w:val="00A27908"/>
    <w:rsid w:val="00A36CD8"/>
    <w:rsid w:val="00A37A95"/>
    <w:rsid w:val="00A40798"/>
    <w:rsid w:val="00A5450C"/>
    <w:rsid w:val="00A55267"/>
    <w:rsid w:val="00A83FE3"/>
    <w:rsid w:val="00A95133"/>
    <w:rsid w:val="00AD4689"/>
    <w:rsid w:val="00AD5AA5"/>
    <w:rsid w:val="00AF65D3"/>
    <w:rsid w:val="00B22348"/>
    <w:rsid w:val="00B530E0"/>
    <w:rsid w:val="00B71CA8"/>
    <w:rsid w:val="00B7266E"/>
    <w:rsid w:val="00B852E0"/>
    <w:rsid w:val="00C02470"/>
    <w:rsid w:val="00C45511"/>
    <w:rsid w:val="00C54659"/>
    <w:rsid w:val="00C55B3B"/>
    <w:rsid w:val="00C57E23"/>
    <w:rsid w:val="00C7460E"/>
    <w:rsid w:val="00CA3583"/>
    <w:rsid w:val="00CC32B1"/>
    <w:rsid w:val="00CC654F"/>
    <w:rsid w:val="00CF4761"/>
    <w:rsid w:val="00D03394"/>
    <w:rsid w:val="00D1503F"/>
    <w:rsid w:val="00D25F3B"/>
    <w:rsid w:val="00D451DC"/>
    <w:rsid w:val="00D706B4"/>
    <w:rsid w:val="00DE4AAC"/>
    <w:rsid w:val="00DF352E"/>
    <w:rsid w:val="00E229C2"/>
    <w:rsid w:val="00EB1A99"/>
    <w:rsid w:val="00EB3FB6"/>
    <w:rsid w:val="00ED04FC"/>
    <w:rsid w:val="00EE5DDA"/>
    <w:rsid w:val="00FA1E83"/>
    <w:rsid w:val="00FB1A63"/>
    <w:rsid w:val="00FD7608"/>
    <w:rsid w:val="00FE4318"/>
    <w:rsid w:val="00FF0C65"/>
    <w:rsid w:val="00FF10DF"/>
    <w:rsid w:val="00FF1816"/>
    <w:rsid w:val="00FF42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5:chartTrackingRefBased/>
  <w15:docId w15:val="{B9B102A5-829F-4A15-828D-389D8101E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20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503828-5558-470B-9B20-C88780815D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order2013</Template>
  <TotalTime>63</TotalTime>
  <Pages>3</Pages>
  <Words>551</Words>
  <Characters>3146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3690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Wharton, Laurie</dc:creator>
  <cp:keywords/>
  <dc:description/>
  <cp:lastModifiedBy>Montelongo, Irene</cp:lastModifiedBy>
  <cp:revision>33</cp:revision>
  <cp:lastPrinted>2016-02-12T20:22:00Z</cp:lastPrinted>
  <dcterms:created xsi:type="dcterms:W3CDTF">2016-10-10T18:12:00Z</dcterms:created>
  <dcterms:modified xsi:type="dcterms:W3CDTF">2016-11-09T18:03:00Z</dcterms:modified>
</cp:coreProperties>
</file>