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</w:r>
      <w:r w:rsidR="000D2A28">
        <w:rPr>
          <w:szCs w:val="24"/>
        </w:rPr>
        <w:t>Stephanie Frazzell</w:t>
      </w:r>
      <w:r w:rsidRPr="00D52BEA">
        <w:rPr>
          <w:szCs w:val="24"/>
        </w:rPr>
        <w:t xml:space="preserve">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</w:r>
      <w:r w:rsidR="000D2A28">
        <w:rPr>
          <w:szCs w:val="24"/>
        </w:rPr>
        <w:t>Administrative Law Judge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3E69F0">
        <w:rPr>
          <w:b/>
          <w:szCs w:val="24"/>
        </w:rPr>
        <w:t>October 7, 201</w:t>
      </w:r>
      <w:r w:rsidR="00AB7D53">
        <w:rPr>
          <w:b/>
          <w:szCs w:val="24"/>
        </w:rPr>
        <w:t>6</w:t>
      </w:r>
    </w:p>
    <w:p w:rsidR="000D2A28" w:rsidRDefault="00D52BEA" w:rsidP="000D2A28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Cs/>
          <w:i/>
        </w:rPr>
      </w:pPr>
      <w:r w:rsidRPr="00D52BEA">
        <w:rPr>
          <w:b/>
          <w:bCs/>
        </w:rPr>
        <w:t xml:space="preserve">Docket No. </w:t>
      </w:r>
      <w:r w:rsidR="000D2A28">
        <w:rPr>
          <w:b/>
          <w:bCs/>
        </w:rPr>
        <w:t>46078</w:t>
      </w:r>
      <w:r w:rsidRPr="00D52BEA">
        <w:rPr>
          <w:b/>
          <w:bCs/>
        </w:rPr>
        <w:t xml:space="preserve"> – </w:t>
      </w:r>
      <w:r w:rsidR="000D2A28">
        <w:rPr>
          <w:bCs/>
          <w:i/>
        </w:rPr>
        <w:t>Petition of Monterrey Oaks, Ltd to Amend the City of Splendora’s Certificate of Convenience and Necessity in Montgomery County by Expedited Release</w:t>
      </w:r>
    </w:p>
    <w:p w:rsidR="00AB7D53" w:rsidRDefault="00AB7D53" w:rsidP="000D2A28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szCs w:val="24"/>
        </w:rPr>
      </w:pPr>
      <w:r w:rsidRPr="00D52BEA">
        <w:rPr>
          <w:szCs w:val="24"/>
        </w:rPr>
        <w:t xml:space="preserve"> </w:t>
      </w:r>
    </w:p>
    <w:p w:rsidR="00D52BEA" w:rsidRPr="00D52BEA" w:rsidRDefault="00D52BEA" w:rsidP="00AB7D53">
      <w:pPr>
        <w:overflowPunct w:val="0"/>
        <w:autoSpaceDE w:val="0"/>
        <w:autoSpaceDN w:val="0"/>
        <w:adjustRightInd w:val="0"/>
        <w:spacing w:after="240"/>
        <w:ind w:right="-360"/>
        <w:jc w:val="both"/>
        <w:textAlignment w:val="baseline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3E69F0">
        <w:rPr>
          <w:szCs w:val="24"/>
        </w:rPr>
        <w:t>September 16, 2016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3E69F0">
        <w:rPr>
          <w:szCs w:val="24"/>
        </w:rPr>
        <w:t>Friday</w:t>
      </w:r>
      <w:r w:rsidRPr="00D52BEA">
        <w:rPr>
          <w:szCs w:val="24"/>
        </w:rPr>
        <w:t xml:space="preserve">, </w:t>
      </w:r>
      <w:r w:rsidR="003E69F0">
        <w:rPr>
          <w:szCs w:val="24"/>
        </w:rPr>
        <w:t>October 7</w:t>
      </w:r>
      <w:r w:rsidR="00AB7D53">
        <w:rPr>
          <w:szCs w:val="24"/>
        </w:rPr>
        <w:t>, 2016</w:t>
      </w:r>
      <w:r w:rsidRPr="00D52BEA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3E69F0">
        <w:rPr>
          <w:szCs w:val="24"/>
        </w:rPr>
        <w:t>Thursday</w:t>
      </w:r>
      <w:r w:rsidRPr="00D52BEA">
        <w:rPr>
          <w:szCs w:val="24"/>
        </w:rPr>
        <w:t xml:space="preserve">, </w:t>
      </w:r>
      <w:r w:rsidR="003E69F0">
        <w:rPr>
          <w:szCs w:val="24"/>
        </w:rPr>
        <w:t>September 29, 2016.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bookmarkStart w:id="0" w:name="_GoBack"/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6A0AC6">
        <w:rPr>
          <w:noProof/>
          <w:sz w:val="16"/>
          <w:szCs w:val="16"/>
        </w:rPr>
        <w:t>q:\cadm\docket management\water\ccn_expedited\46xxx\46078pomemo.docx</w:t>
      </w:r>
      <w:r w:rsidRPr="00D52BEA">
        <w:rPr>
          <w:noProof/>
          <w:sz w:val="16"/>
          <w:szCs w:val="16"/>
        </w:rPr>
        <w:fldChar w:fldCharType="end"/>
      </w:r>
      <w:bookmarkEnd w:id="0"/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75pt;height:11.9pt" o:ole="" fillcolor="window">
          <v:imagedata r:id="rId1" o:title=""/>
        </v:shape>
        <o:OLEObject Type="Embed" ProgID="MSDraw" ShapeID="_x0000_i1025" DrawAspect="Content" ObjectID="_153492640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defaultTabStop w:val="720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15C8D"/>
    <w:rsid w:val="00054249"/>
    <w:rsid w:val="00081D53"/>
    <w:rsid w:val="000A117B"/>
    <w:rsid w:val="000A4384"/>
    <w:rsid w:val="000B49B2"/>
    <w:rsid w:val="000D2A28"/>
    <w:rsid w:val="0013547E"/>
    <w:rsid w:val="001C60C2"/>
    <w:rsid w:val="001E3DD4"/>
    <w:rsid w:val="0025609C"/>
    <w:rsid w:val="00266D3A"/>
    <w:rsid w:val="00321DB0"/>
    <w:rsid w:val="00333DA2"/>
    <w:rsid w:val="003B52A7"/>
    <w:rsid w:val="003C1C7E"/>
    <w:rsid w:val="003E69F0"/>
    <w:rsid w:val="003F6056"/>
    <w:rsid w:val="00411C71"/>
    <w:rsid w:val="00467443"/>
    <w:rsid w:val="004F132B"/>
    <w:rsid w:val="00525BC2"/>
    <w:rsid w:val="00540203"/>
    <w:rsid w:val="0057420A"/>
    <w:rsid w:val="006856A5"/>
    <w:rsid w:val="006A0AC6"/>
    <w:rsid w:val="007821E8"/>
    <w:rsid w:val="00783E18"/>
    <w:rsid w:val="00787F8C"/>
    <w:rsid w:val="008143E2"/>
    <w:rsid w:val="008348B5"/>
    <w:rsid w:val="008732BB"/>
    <w:rsid w:val="00873F23"/>
    <w:rsid w:val="00890720"/>
    <w:rsid w:val="008C7E5D"/>
    <w:rsid w:val="008E2B50"/>
    <w:rsid w:val="009B073B"/>
    <w:rsid w:val="009E3AC7"/>
    <w:rsid w:val="00A12349"/>
    <w:rsid w:val="00AB7D53"/>
    <w:rsid w:val="00AC26D9"/>
    <w:rsid w:val="00AE0AD9"/>
    <w:rsid w:val="00B36316"/>
    <w:rsid w:val="00B80401"/>
    <w:rsid w:val="00B8072A"/>
    <w:rsid w:val="00C3714F"/>
    <w:rsid w:val="00C37D67"/>
    <w:rsid w:val="00C6276B"/>
    <w:rsid w:val="00C66C7A"/>
    <w:rsid w:val="00C71532"/>
    <w:rsid w:val="00C93E4A"/>
    <w:rsid w:val="00CB24AC"/>
    <w:rsid w:val="00CE2889"/>
    <w:rsid w:val="00D239E0"/>
    <w:rsid w:val="00D52BEA"/>
    <w:rsid w:val="00D90769"/>
    <w:rsid w:val="00D96923"/>
    <w:rsid w:val="00DC43CA"/>
    <w:rsid w:val="00DE78BA"/>
    <w:rsid w:val="00E83210"/>
    <w:rsid w:val="00EA3A3B"/>
    <w:rsid w:val="00EB5421"/>
    <w:rsid w:val="00EE674F"/>
    <w:rsid w:val="00F205E0"/>
    <w:rsid w:val="00F601E8"/>
    <w:rsid w:val="00F603CB"/>
    <w:rsid w:val="00F72522"/>
    <w:rsid w:val="00FB4F14"/>
    <w:rsid w:val="00FE4C5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6</cp:revision>
  <cp:lastPrinted>2015-09-02T19:20:00Z</cp:lastPrinted>
  <dcterms:created xsi:type="dcterms:W3CDTF">2016-09-09T16:38:00Z</dcterms:created>
  <dcterms:modified xsi:type="dcterms:W3CDTF">2016-09-09T16:40:00Z</dcterms:modified>
</cp:coreProperties>
</file>