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r w:rsidRPr="003C35B5">
        <w:rPr>
          <w:b/>
        </w:rPr>
        <w:t xml:space="preserve">SOAH DOCKET NO. </w:t>
      </w:r>
      <w:r w:rsidR="0057168B">
        <w:rPr>
          <w:b/>
        </w:rPr>
        <w:t>473</w:t>
      </w:r>
      <w:r w:rsidRPr="003C35B5">
        <w:rPr>
          <w:b/>
        </w:rPr>
        <w:t>-</w:t>
      </w:r>
      <w:r w:rsidR="0057168B">
        <w:rPr>
          <w:b/>
        </w:rPr>
        <w:t>16</w:t>
      </w:r>
      <w:r w:rsidRPr="003C35B5">
        <w:rPr>
          <w:b/>
        </w:rPr>
        <w:t>-</w:t>
      </w:r>
      <w:r w:rsidR="0057168B">
        <w:rPr>
          <w:b/>
        </w:rPr>
        <w:t>4619.WS</w:t>
      </w:r>
    </w:p>
    <w:p w:rsidR="00275B22" w:rsidRPr="003C35B5" w:rsidRDefault="00275B22">
      <w:pPr>
        <w:spacing w:before="0" w:line="240" w:lineRule="auto"/>
        <w:jc w:val="center"/>
        <w:rPr>
          <w:b/>
        </w:rPr>
      </w:pPr>
      <w:r w:rsidRPr="003C35B5">
        <w:rPr>
          <w:b/>
        </w:rPr>
        <w:t xml:space="preserve">PUC DOCKET NO. </w:t>
      </w:r>
      <w:r w:rsidR="0057168B">
        <w:rPr>
          <w:b/>
        </w:rPr>
        <w:t>45870</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3C35B5" w:rsidRDefault="0057168B" w:rsidP="0057168B">
            <w:pPr>
              <w:spacing w:before="0" w:line="240" w:lineRule="auto"/>
              <w:jc w:val="left"/>
            </w:pPr>
            <w:r>
              <w:rPr>
                <w:b/>
              </w:rPr>
              <w:t>FORMAL COMPLAINT OF KER-SEVA LTD. AGAINST THE CITY OF FRISCO</w:t>
            </w:r>
          </w:p>
        </w:tc>
        <w:tc>
          <w:tcPr>
            <w:tcW w:w="360" w:type="dxa"/>
          </w:tcPr>
          <w:p w:rsidR="00275B22" w:rsidRPr="003C35B5" w:rsidRDefault="00275B22">
            <w:pPr>
              <w:spacing w:before="0" w:line="240" w:lineRule="auto"/>
              <w:ind w:right="576"/>
              <w:rPr>
                <w:b/>
              </w:rPr>
            </w:pPr>
            <w:r w:rsidRPr="003C35B5">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57168B">
      <w:pPr>
        <w:spacing w:before="0"/>
        <w:jc w:val="center"/>
      </w:pPr>
      <w:r>
        <w:rPr>
          <w:b/>
        </w:rPr>
        <w:t xml:space="preserve">DRAFT </w:t>
      </w:r>
      <w:r w:rsidR="00275B22" w:rsidRPr="003C35B5">
        <w:rPr>
          <w:b/>
        </w:rPr>
        <w:t>PRELIMINARY ORDER</w:t>
      </w:r>
    </w:p>
    <w:p w:rsidR="00275B22" w:rsidRPr="003C35B5" w:rsidRDefault="00275B22">
      <w:pPr>
        <w:spacing w:before="0"/>
        <w:jc w:val="center"/>
        <w:rPr>
          <w:b/>
        </w:rPr>
      </w:pPr>
    </w:p>
    <w:p w:rsidR="00A92F07" w:rsidRDefault="00275B22">
      <w:pPr>
        <w:spacing w:before="0"/>
      </w:pPr>
      <w:r w:rsidRPr="003C35B5">
        <w:rPr>
          <w:b/>
        </w:rPr>
        <w:tab/>
      </w:r>
      <w:r w:rsidR="00887EFB">
        <w:t>On April 19, 2016, Ker-</w:t>
      </w:r>
      <w:proofErr w:type="spellStart"/>
      <w:r w:rsidR="00887EFB">
        <w:t>Seva</w:t>
      </w:r>
      <w:proofErr w:type="spellEnd"/>
      <w:r w:rsidR="00887EFB">
        <w:t xml:space="preserve"> Ltd. filed a formal complaint against the city of Frisco, Texas, alleging Ker-</w:t>
      </w:r>
      <w:proofErr w:type="spellStart"/>
      <w:r w:rsidR="00887EFB">
        <w:t>Seva</w:t>
      </w:r>
      <w:proofErr w:type="spellEnd"/>
      <w:r w:rsidR="00887EFB">
        <w:t xml:space="preserve"> had requested retail water and sewer service from the city of Frisco on numerous occasions, b</w:t>
      </w:r>
      <w:r w:rsidR="00747E90">
        <w:t xml:space="preserve">ut was denied service.  </w:t>
      </w:r>
      <w:r w:rsidR="00A92F07">
        <w:t>Ker-</w:t>
      </w:r>
      <w:proofErr w:type="spellStart"/>
      <w:r w:rsidR="00A92F07">
        <w:t>Seva</w:t>
      </w:r>
      <w:proofErr w:type="spellEnd"/>
      <w:r w:rsidR="00A92F07">
        <w:t xml:space="preserve"> requests that the Commission order the city of Frisco to provide water and sewer service to this property, and asserts that the city refuses to provide such service in violation of Texas Water Code</w:t>
      </w:r>
      <w:r w:rsidR="00511DDA">
        <w:t xml:space="preserve"> (TWC)</w:t>
      </w:r>
      <w:r w:rsidR="00A92F07">
        <w:t xml:space="preserve"> § 13.250(a).</w:t>
      </w:r>
      <w:r w:rsidR="00A92F07">
        <w:rPr>
          <w:rStyle w:val="FootnoteReference"/>
        </w:rPr>
        <w:footnoteReference w:id="1"/>
      </w:r>
      <w:r w:rsidR="00511DDA">
        <w:t xml:space="preserve">  TWC § </w:t>
      </w:r>
      <w:r w:rsidR="00511DDA">
        <w:t>13.250(a)</w:t>
      </w:r>
      <w:r w:rsidR="00511DDA">
        <w:t xml:space="preserve"> requires that a retail public utility that possesses or is required to possess a certificate of convenience and necessity serve every consumer within its certified area, and render continuous and adequate service with the area.</w:t>
      </w:r>
      <w:r w:rsidR="000E4499">
        <w:t xml:space="preserve">  TWC § 13.042(e) gives the Commission exclusive original jurisdiction over water and sewer utility services not within the incorporated limits of a municipality exercising exclusive jurisdiction over those operations.</w:t>
      </w:r>
      <w:r w:rsidR="000E4499">
        <w:rPr>
          <w:rStyle w:val="FootnoteReference"/>
        </w:rPr>
        <w:footnoteReference w:id="2"/>
      </w:r>
    </w:p>
    <w:p w:rsidR="00A92F07" w:rsidRDefault="00747E90" w:rsidP="00A92F07">
      <w:pPr>
        <w:spacing w:before="0"/>
        <w:ind w:firstLine="720"/>
      </w:pPr>
      <w:r>
        <w:t>The city of Frisco provides water and sewer service under certificate of convenience and necessity numbers 11772 (water) and 20591 (sewer).</w:t>
      </w:r>
      <w:r w:rsidR="00F65E11">
        <w:rPr>
          <w:rStyle w:val="FootnoteReference"/>
        </w:rPr>
        <w:footnoteReference w:id="3"/>
      </w:r>
      <w:r>
        <w:t xml:space="preserve">  The property that is the subject of Ker-</w:t>
      </w:r>
      <w:proofErr w:type="spellStart"/>
      <w:r>
        <w:t>Seva’s</w:t>
      </w:r>
      <w:proofErr w:type="spellEnd"/>
      <w:r>
        <w:t xml:space="preserve"> complaint, is located at 9331 </w:t>
      </w:r>
      <w:proofErr w:type="spellStart"/>
      <w:r>
        <w:t>Westridge</w:t>
      </w:r>
      <w:proofErr w:type="spellEnd"/>
      <w:r>
        <w:t xml:space="preserve"> Boulevard, and is within Frisco’s </w:t>
      </w:r>
      <w:r w:rsidR="00511DDA">
        <w:t>certified</w:t>
      </w:r>
      <w:r>
        <w:t xml:space="preserve"> service area, but outside of the city limits of Frisco.</w:t>
      </w:r>
      <w:r w:rsidR="00F65E11">
        <w:rPr>
          <w:rStyle w:val="FootnoteReference"/>
        </w:rPr>
        <w:footnoteReference w:id="4"/>
      </w:r>
      <w:r>
        <w:t xml:space="preserve"> </w:t>
      </w:r>
      <w:r w:rsidR="00A92F07">
        <w:t xml:space="preserve"> Ker-</w:t>
      </w:r>
      <w:proofErr w:type="spellStart"/>
      <w:r w:rsidR="00A92F07">
        <w:t>Seva</w:t>
      </w:r>
      <w:proofErr w:type="spellEnd"/>
      <w:r w:rsidR="00A92F07">
        <w:t xml:space="preserve"> also</w:t>
      </w:r>
      <w:r>
        <w:t xml:space="preserve"> </w:t>
      </w:r>
      <w:r w:rsidR="00A92F07">
        <w:t xml:space="preserve">owns the adjacent property, located at 9421 </w:t>
      </w:r>
      <w:proofErr w:type="spellStart"/>
      <w:r w:rsidR="00A92F07">
        <w:t>Westridge</w:t>
      </w:r>
      <w:proofErr w:type="spellEnd"/>
      <w:r w:rsidR="00A92F07">
        <w:t xml:space="preserve"> Boulevard, which is currently receiving water and sewer service from the city of McKinney.</w:t>
      </w:r>
      <w:r w:rsidR="00A92F07">
        <w:rPr>
          <w:rStyle w:val="FootnoteReference"/>
        </w:rPr>
        <w:footnoteReference w:id="5"/>
      </w:r>
      <w:r w:rsidR="00A92F07">
        <w:t xml:space="preserve">  On November 6, 2015, Ker-</w:t>
      </w:r>
      <w:proofErr w:type="spellStart"/>
      <w:r w:rsidR="00A92F07">
        <w:t>Seva</w:t>
      </w:r>
      <w:proofErr w:type="spellEnd"/>
      <w:r w:rsidR="00A92F07">
        <w:t xml:space="preserve"> sought service for the property at 9331 </w:t>
      </w:r>
      <w:proofErr w:type="spellStart"/>
      <w:r w:rsidR="00A92F07">
        <w:t>Westridge</w:t>
      </w:r>
      <w:proofErr w:type="spellEnd"/>
      <w:r w:rsidR="00A92F07">
        <w:t>, but asserts that Frisco refused</w:t>
      </w:r>
      <w:r w:rsidR="00511DDA">
        <w:t xml:space="preserve"> to provide service</w:t>
      </w:r>
      <w:r w:rsidR="00A92F07">
        <w:t xml:space="preserve"> and indicated that McKinney lacked capacity to allow Ker-</w:t>
      </w:r>
      <w:proofErr w:type="spellStart"/>
      <w:r w:rsidR="00A92F07">
        <w:t>Seva</w:t>
      </w:r>
      <w:proofErr w:type="spellEnd"/>
      <w:r w:rsidR="00A92F07">
        <w:t xml:space="preserve"> to set a meter at 9331 </w:t>
      </w:r>
      <w:proofErr w:type="spellStart"/>
      <w:r w:rsidR="00A92F07">
        <w:t>Westridge</w:t>
      </w:r>
      <w:proofErr w:type="spellEnd"/>
      <w:r w:rsidR="00A92F07">
        <w:t>.</w:t>
      </w:r>
      <w:r w:rsidR="00A92F07">
        <w:rPr>
          <w:rStyle w:val="FootnoteReference"/>
        </w:rPr>
        <w:footnoteReference w:id="6"/>
      </w:r>
    </w:p>
    <w:p w:rsidR="00F65E11" w:rsidRDefault="00F65E11" w:rsidP="00A92F07">
      <w:pPr>
        <w:spacing w:before="0"/>
        <w:ind w:firstLine="720"/>
      </w:pPr>
      <w:r>
        <w:t>Since filing the initial complaint, Ker-</w:t>
      </w:r>
      <w:proofErr w:type="spellStart"/>
      <w:r>
        <w:t>Seva</w:t>
      </w:r>
      <w:proofErr w:type="spellEnd"/>
      <w:r>
        <w:t>, Ltd. sold the property to ADC West Ridge Villas, L.P., whose general partner is a wholly-owned subsidiary of Center for Housing Resources, Inc.</w:t>
      </w:r>
      <w:r>
        <w:rPr>
          <w:rStyle w:val="FootnoteReference"/>
        </w:rPr>
        <w:footnoteReference w:id="7"/>
      </w:r>
      <w:r>
        <w:t xml:space="preserve">  </w:t>
      </w:r>
      <w:r w:rsidR="006B63DD">
        <w:t>Ker-</w:t>
      </w:r>
      <w:proofErr w:type="spellStart"/>
      <w:r w:rsidR="006B63DD">
        <w:t>Seva</w:t>
      </w:r>
      <w:proofErr w:type="spellEnd"/>
      <w:r w:rsidR="006B63DD">
        <w:t>, ADC West Ridge Villas, and the Center for Housing Resources, Inc. (complainants)</w:t>
      </w:r>
      <w:r>
        <w:t xml:space="preserve"> filed an amended complaint, adding ADC West Ridge Villa, L.P. and Center for Housing Resources Inc. to the complaint.  ADC West Ridge Villa states that it made a request for water and sewer service on June 15, 2016, but that the request was denied by Frisco.</w:t>
      </w:r>
      <w:r>
        <w:rPr>
          <w:rStyle w:val="FootnoteReference"/>
        </w:rPr>
        <w:footnoteReference w:id="8"/>
      </w:r>
      <w:r>
        <w:t xml:space="preserve">  ADC West Ridge states that its construction contractors obtained a temporary water meter from Frisco to connect to Frisco’s existing facilities adjacent to the property at issue, but Frisco has since confiscated the temporary meter.</w:t>
      </w:r>
      <w:r>
        <w:rPr>
          <w:rStyle w:val="FootnoteReference"/>
        </w:rPr>
        <w:footnoteReference w:id="9"/>
      </w:r>
    </w:p>
    <w:p w:rsidR="00747E90" w:rsidRDefault="00747E90">
      <w:pPr>
        <w:spacing w:before="0"/>
      </w:pPr>
      <w:r>
        <w:tab/>
        <w:t>The city of Frisco asserts that the Commission does not have jurisdiction over this proceeding, and also asserts that Ker-</w:t>
      </w:r>
      <w:proofErr w:type="spellStart"/>
      <w:r>
        <w:t>Seva</w:t>
      </w:r>
      <w:proofErr w:type="spellEnd"/>
      <w:r>
        <w:t xml:space="preserve"> has not complied with applicable ordinances regarding the procurement of water and sewer service.</w:t>
      </w:r>
      <w:r w:rsidR="00F65E11">
        <w:rPr>
          <w:rStyle w:val="FootnoteReference"/>
        </w:rPr>
        <w:footnoteReference w:id="10"/>
      </w:r>
      <w:r>
        <w:t xml:space="preserve">  Specifically, the city asserts that Ker-</w:t>
      </w:r>
      <w:proofErr w:type="spellStart"/>
      <w:r>
        <w:t>Seva</w:t>
      </w:r>
      <w:proofErr w:type="spellEnd"/>
      <w:r>
        <w:t xml:space="preserve"> </w:t>
      </w:r>
      <w:r w:rsidR="00F65E11">
        <w:t>is not a qualified applicant for water and sewer service, because Ker-</w:t>
      </w:r>
      <w:proofErr w:type="spellStart"/>
      <w:r w:rsidR="00F65E11">
        <w:t>Seva</w:t>
      </w:r>
      <w:proofErr w:type="spellEnd"/>
      <w:r w:rsidR="00F65E11">
        <w:t xml:space="preserve"> has failed to follow all development procedures for the property</w:t>
      </w:r>
      <w:r>
        <w:t>.</w:t>
      </w:r>
      <w:r w:rsidR="00140871">
        <w:rPr>
          <w:rStyle w:val="FootnoteReference"/>
        </w:rPr>
        <w:footnoteReference w:id="11"/>
      </w:r>
      <w:r>
        <w:t xml:space="preserve">  </w:t>
      </w:r>
      <w:r w:rsidR="00140871">
        <w:t>The city of Frisco also argues that Ker-</w:t>
      </w:r>
      <w:proofErr w:type="spellStart"/>
      <w:r w:rsidR="00140871">
        <w:t>Seva</w:t>
      </w:r>
      <w:proofErr w:type="spellEnd"/>
      <w:r w:rsidR="00140871">
        <w:t xml:space="preserve"> erred in filing for relief under 16 Texas Administrative Code § 22.242, the Commission rule regarding complaints, because that rule applies to complaints against electric and telecommunications utilities.</w:t>
      </w:r>
      <w:r w:rsidR="00140871">
        <w:rPr>
          <w:rStyle w:val="FootnoteReference"/>
        </w:rPr>
        <w:footnoteReference w:id="12"/>
      </w:r>
      <w:r w:rsidR="00140871">
        <w:t xml:space="preserve"> </w:t>
      </w:r>
    </w:p>
    <w:p w:rsidR="00B220E2" w:rsidRDefault="00B220E2">
      <w:pPr>
        <w:spacing w:before="0"/>
      </w:pPr>
      <w:r>
        <w:tab/>
        <w:t>On June 8, 2016, Commission Staff filed a statement of position, recommending that this docket be referred to the State Office of Administrative Hearings (SOAH) for adjudication of factual disputes.  This docket was referred to SOAH on June 14, 2016.  On July 1, Commission Staff, complainants, and the city of Frisco each timely filed a list of issues.</w:t>
      </w:r>
    </w:p>
    <w:p w:rsidR="00B220E2" w:rsidRPr="003C35B5" w:rsidRDefault="00B220E2">
      <w:pPr>
        <w:spacing w:before="0"/>
      </w:pPr>
    </w:p>
    <w:p w:rsidR="00275B22" w:rsidRPr="003C35B5" w:rsidRDefault="009F1850">
      <w:pPr>
        <w:spacing w:before="0"/>
        <w:jc w:val="center"/>
      </w:pPr>
      <w:r w:rsidRPr="003C35B5">
        <w:rPr>
          <w:b/>
        </w:rPr>
        <w:t>I</w:t>
      </w:r>
      <w:r w:rsidR="00275B22" w:rsidRPr="003C35B5">
        <w:rPr>
          <w:b/>
        </w:rPr>
        <w:t xml:space="preserve">.  </w:t>
      </w:r>
      <w:r w:rsidR="002B0DD0" w:rsidRPr="003C35B5">
        <w:rPr>
          <w:b/>
        </w:rPr>
        <w:t>Issues to b</w:t>
      </w:r>
      <w:r w:rsidR="00C35689" w:rsidRPr="003C35B5">
        <w:rPr>
          <w:b/>
        </w:rPr>
        <w:t xml:space="preserve">e </w:t>
      </w:r>
      <w:proofErr w:type="gramStart"/>
      <w:r w:rsidR="00C35689" w:rsidRPr="003C35B5">
        <w:rPr>
          <w:b/>
        </w:rPr>
        <w:t>Addressed</w:t>
      </w:r>
      <w:proofErr w:type="gramEnd"/>
    </w:p>
    <w:p w:rsidR="00275B22" w:rsidRPr="003C35B5" w:rsidRDefault="00275B22">
      <w:pPr>
        <w:spacing w:before="0"/>
        <w:jc w:val="center"/>
      </w:pPr>
    </w:p>
    <w:p w:rsidR="00275B22" w:rsidRPr="003C35B5" w:rsidRDefault="00275B22" w:rsidP="002B0DD0">
      <w:pPr>
        <w:spacing w:before="0"/>
      </w:pPr>
      <w:r w:rsidRPr="003C35B5">
        <w:lastRenderedPageBreak/>
        <w:tab/>
      </w:r>
      <w:r w:rsidR="00364BA2" w:rsidRPr="003C35B5">
        <w:t>T</w:t>
      </w:r>
      <w:r w:rsidRPr="003C35B5">
        <w:t xml:space="preserve">he Commission must provide to the administrative law judge (ALJ) </w:t>
      </w:r>
      <w:r w:rsidR="002B0DD0" w:rsidRPr="003C35B5">
        <w:t xml:space="preserve">a list of issues or areas to be </w:t>
      </w:r>
      <w:r w:rsidRPr="003C35B5">
        <w:t xml:space="preserve">addressed in any proceeding referred to the </w:t>
      </w:r>
      <w:r w:rsidR="00364BA2" w:rsidRPr="003C35B5">
        <w:t>State Office of Administrative Hearings (</w:t>
      </w:r>
      <w:r w:rsidRPr="003C35B5">
        <w:t>SOAH</w:t>
      </w:r>
      <w:r w:rsidR="00364BA2" w:rsidRPr="003C35B5">
        <w:t>)</w:t>
      </w:r>
      <w:r w:rsidRPr="003C35B5">
        <w:t>.</w:t>
      </w:r>
      <w:r w:rsidR="00364BA2" w:rsidRPr="003C35B5">
        <w:rPr>
          <w:rStyle w:val="FootnoteReference"/>
        </w:rPr>
        <w:footnoteReference w:id="13"/>
      </w:r>
      <w:r w:rsidRPr="003C35B5">
        <w:t xml:space="preserve">  After reviewing the pleadings submitted by the parties, the Commission identifies the following issues that must be addressed in this docket:</w:t>
      </w:r>
    </w:p>
    <w:p w:rsidR="005021E7" w:rsidRDefault="007A4033" w:rsidP="005021E7">
      <w:pPr>
        <w:pStyle w:val="ItemList"/>
        <w:numPr>
          <w:ilvl w:val="0"/>
          <w:numId w:val="1"/>
        </w:numPr>
        <w:spacing w:before="240"/>
        <w:ind w:left="720" w:hanging="720"/>
      </w:pPr>
      <w:r>
        <w:t>Is the property that is the subject of this complaint “not within the incorporated limits of a municipality exercising exclusive original jurisdiction over . . . services,” thereby giving the Commission exclusive, original jurisdiction over</w:t>
      </w:r>
      <w:r w:rsidR="005021E7">
        <w:t xml:space="preserve"> </w:t>
      </w:r>
      <w:r>
        <w:t>services, in accordance with TWC § 13.042(e)?  If not, does the Commission otherwise have jurisdiction over this application?</w:t>
      </w:r>
    </w:p>
    <w:p w:rsidR="00523BAE" w:rsidRDefault="00523BAE" w:rsidP="005021E7">
      <w:pPr>
        <w:pStyle w:val="ItemList"/>
        <w:numPr>
          <w:ilvl w:val="0"/>
          <w:numId w:val="1"/>
        </w:numPr>
        <w:spacing w:before="240"/>
        <w:ind w:left="720" w:hanging="720"/>
      </w:pPr>
      <w:r>
        <w:t xml:space="preserve">If the Commission does not have original jurisdiction over this proceeding, does the city of Frisco’s governing body have original jurisdiction, subject to the appellate jurisdiction of the Commission?  If so, have complainants exhausted </w:t>
      </w:r>
      <w:r w:rsidR="003F6DBD">
        <w:t>their</w:t>
      </w:r>
      <w:r w:rsidR="006B63DD">
        <w:t xml:space="preserve"> administrative reme</w:t>
      </w:r>
      <w:r w:rsidR="003F6DBD">
        <w:t>dies with the city of Frisco?</w:t>
      </w:r>
    </w:p>
    <w:p w:rsidR="00275B22" w:rsidRPr="003C35B5" w:rsidRDefault="00140871">
      <w:pPr>
        <w:pStyle w:val="ItemList"/>
        <w:numPr>
          <w:ilvl w:val="0"/>
          <w:numId w:val="1"/>
        </w:numPr>
        <w:spacing w:before="240"/>
        <w:ind w:left="720" w:hanging="720"/>
      </w:pPr>
      <w:r>
        <w:t xml:space="preserve">Is the city of Frisco a retail public utility as defined by </w:t>
      </w:r>
      <w:r w:rsidR="00AC22E9">
        <w:t>TWC</w:t>
      </w:r>
      <w:r>
        <w:t xml:space="preserve"> § 13.002(19)?</w:t>
      </w:r>
      <w:r>
        <w:rPr>
          <w:rStyle w:val="FootnoteReference"/>
        </w:rPr>
        <w:footnoteReference w:id="14"/>
      </w:r>
    </w:p>
    <w:p w:rsidR="00C37ADD" w:rsidRDefault="00C37ADD" w:rsidP="003F6DBD">
      <w:pPr>
        <w:pStyle w:val="ItemList"/>
        <w:numPr>
          <w:ilvl w:val="0"/>
          <w:numId w:val="1"/>
        </w:numPr>
        <w:spacing w:before="240"/>
        <w:ind w:left="720" w:hanging="720"/>
      </w:pPr>
      <w:r>
        <w:t>Does 16 TAC § 24.85 apply to the city of Frisco?</w:t>
      </w:r>
    </w:p>
    <w:p w:rsidR="003F6DBD" w:rsidRPr="00F60AB8" w:rsidRDefault="003F6DBD" w:rsidP="003F6DBD">
      <w:pPr>
        <w:pStyle w:val="ItemList"/>
        <w:numPr>
          <w:ilvl w:val="0"/>
          <w:numId w:val="1"/>
        </w:numPr>
        <w:spacing w:before="240"/>
        <w:ind w:left="720" w:hanging="720"/>
      </w:pPr>
      <w:r>
        <w:t>Ha</w:t>
      </w:r>
      <w:r w:rsidRPr="00F60AB8">
        <w:t xml:space="preserve">s </w:t>
      </w:r>
      <w:r>
        <w:t>the city of Frisco</w:t>
      </w:r>
      <w:r w:rsidRPr="00F60AB8">
        <w:t xml:space="preserve"> failed to serve </w:t>
      </w:r>
      <w:r>
        <w:t>c</w:t>
      </w:r>
      <w:r w:rsidRPr="00F60AB8">
        <w:t>omplainant</w:t>
      </w:r>
      <w:r>
        <w:t>s</w:t>
      </w:r>
      <w:r w:rsidRPr="00F60AB8">
        <w:t xml:space="preserve"> or failed to provide continuous and adequate service in violation of TWC § 13.250 and 16 </w:t>
      </w:r>
      <w:r>
        <w:t>TAC</w:t>
      </w:r>
      <w:r w:rsidR="005F7DB5">
        <w:t> §§ 24.83,</w:t>
      </w:r>
      <w:r w:rsidRPr="00F60AB8">
        <w:t xml:space="preserve"> 24.85</w:t>
      </w:r>
      <w:r w:rsidR="005F7DB5">
        <w:t>, or 24.114</w:t>
      </w:r>
      <w:r w:rsidRPr="00F60AB8">
        <w:t>?</w:t>
      </w:r>
    </w:p>
    <w:p w:rsidR="003F6DBD" w:rsidRPr="00F60AB8" w:rsidRDefault="003F6DBD" w:rsidP="003F6DBD">
      <w:pPr>
        <w:pStyle w:val="ItemList"/>
        <w:numPr>
          <w:ilvl w:val="0"/>
          <w:numId w:val="11"/>
        </w:numPr>
        <w:spacing w:before="240"/>
        <w:ind w:left="1440" w:hanging="540"/>
      </w:pPr>
      <w:r w:rsidRPr="00F60AB8">
        <w:t xml:space="preserve">Is </w:t>
      </w:r>
      <w:r>
        <w:t>c</w:t>
      </w:r>
      <w:r w:rsidRPr="00F60AB8">
        <w:t xml:space="preserve">omplainant a “qualified service applicant,” as defined in 16 TAC § 24.85(a), meeting all of </w:t>
      </w:r>
      <w:r>
        <w:t>the city of Frisco’s</w:t>
      </w:r>
      <w:r w:rsidRPr="00F60AB8">
        <w:t xml:space="preserve"> requirements contained in its tariff, schedule of rates, or service policies and regulations for the extension of service?</w:t>
      </w:r>
      <w:r w:rsidRPr="00F60AB8">
        <w:rPr>
          <w:rStyle w:val="FootnoteReference"/>
        </w:rPr>
        <w:footnoteReference w:id="15"/>
      </w:r>
      <w:r w:rsidRPr="00F60AB8">
        <w:t xml:space="preserve">  If not, what</w:t>
      </w:r>
      <w:r>
        <w:t xml:space="preserve"> specific</w:t>
      </w:r>
      <w:r w:rsidRPr="00F60AB8">
        <w:t xml:space="preserve"> tariff provisions, service policies, or regulations must be satisfied and what rates or fees (if any) must be paid in order for </w:t>
      </w:r>
      <w:r>
        <w:t>c</w:t>
      </w:r>
      <w:r w:rsidRPr="00F60AB8">
        <w:t>omplainant to become a qualified service applicant?</w:t>
      </w:r>
    </w:p>
    <w:p w:rsidR="003F6DBD" w:rsidRDefault="003F6DBD" w:rsidP="003F6DBD">
      <w:pPr>
        <w:pStyle w:val="ItemList"/>
        <w:numPr>
          <w:ilvl w:val="0"/>
          <w:numId w:val="11"/>
        </w:numPr>
        <w:spacing w:before="240"/>
        <w:ind w:left="1440" w:hanging="540"/>
      </w:pPr>
      <w:r w:rsidRPr="00F60AB8">
        <w:t xml:space="preserve">If </w:t>
      </w:r>
      <w:r>
        <w:t>c</w:t>
      </w:r>
      <w:r w:rsidRPr="00F60AB8">
        <w:t xml:space="preserve">omplainant is a qualified service applicant, did </w:t>
      </w:r>
      <w:r>
        <w:t>complainant</w:t>
      </w:r>
      <w:r w:rsidRPr="00F60AB8">
        <w:t xml:space="preserve"> provide a completed application to </w:t>
      </w:r>
      <w:r>
        <w:t>the city of Frisco</w:t>
      </w:r>
      <w:r w:rsidRPr="00F60AB8">
        <w:t>?</w:t>
      </w:r>
    </w:p>
    <w:p w:rsidR="000E4499" w:rsidRDefault="000E4499" w:rsidP="000E4499">
      <w:pPr>
        <w:pStyle w:val="ItemList"/>
        <w:numPr>
          <w:ilvl w:val="0"/>
          <w:numId w:val="11"/>
        </w:numPr>
        <w:spacing w:before="240"/>
        <w:ind w:left="1440" w:hanging="540"/>
      </w:pPr>
      <w:r>
        <w:t>If so, did the city of Frisco’s response comply with 16 TAC § 25.85(a</w:t>
      </w:r>
      <w:proofErr w:type="gramStart"/>
      <w:r>
        <w:t>)(</w:t>
      </w:r>
      <w:proofErr w:type="gramEnd"/>
      <w:r>
        <w:t>1)-(5)?</w:t>
      </w:r>
    </w:p>
    <w:p w:rsidR="000E4499" w:rsidRPr="00F60AB8" w:rsidRDefault="000E4499" w:rsidP="000E4499">
      <w:pPr>
        <w:pStyle w:val="ItemList"/>
        <w:numPr>
          <w:ilvl w:val="0"/>
          <w:numId w:val="11"/>
        </w:numPr>
        <w:spacing w:before="240"/>
        <w:ind w:left="1440" w:hanging="540"/>
      </w:pPr>
      <w:r>
        <w:t>D</w:t>
      </w:r>
      <w:r w:rsidRPr="00F60AB8">
        <w:t xml:space="preserve">id </w:t>
      </w:r>
      <w:r>
        <w:t>the city of Frisco</w:t>
      </w:r>
      <w:r w:rsidRPr="00F60AB8">
        <w:t xml:space="preserve"> fail to provide service within 180 days of the date the competed application was provided?  16 TAC § 24.85(b).</w:t>
      </w:r>
    </w:p>
    <w:p w:rsidR="00972F9D" w:rsidRDefault="00972F9D" w:rsidP="00BB5193">
      <w:pPr>
        <w:pStyle w:val="ItemList"/>
        <w:numPr>
          <w:ilvl w:val="0"/>
          <w:numId w:val="1"/>
        </w:numPr>
        <w:spacing w:before="240"/>
        <w:ind w:left="720" w:hanging="720"/>
      </w:pPr>
      <w:r>
        <w:t xml:space="preserve">Do the city of Frisco’s subdivision regulations, or any other relevant city regulations or ordinances with regard to extensions of water or sewer service apply to </w:t>
      </w:r>
      <w:r w:rsidR="00D7105A">
        <w:t xml:space="preserve">9331 </w:t>
      </w:r>
      <w:proofErr w:type="spellStart"/>
      <w:r w:rsidR="00D7105A">
        <w:t>Westridge</w:t>
      </w:r>
      <w:proofErr w:type="spellEnd"/>
      <w:r w:rsidR="00D7105A">
        <w:t>, which is</w:t>
      </w:r>
      <w:r>
        <w:t xml:space="preserve"> located outside the corporate limits</w:t>
      </w:r>
      <w:r w:rsidR="00D7105A">
        <w:t xml:space="preserve"> of Frisco</w:t>
      </w:r>
      <w:r>
        <w:t xml:space="preserve">?  </w:t>
      </w:r>
    </w:p>
    <w:p w:rsidR="00BB5193" w:rsidRDefault="00BB5193" w:rsidP="00BB5193">
      <w:pPr>
        <w:pStyle w:val="ItemList"/>
        <w:numPr>
          <w:ilvl w:val="0"/>
          <w:numId w:val="1"/>
        </w:numPr>
        <w:spacing w:before="240"/>
        <w:ind w:left="720" w:hanging="720"/>
      </w:pPr>
      <w:r>
        <w:t>Are new facilities necessary so that the property can receive service from the city of Frisco?  If so, w</w:t>
      </w:r>
      <w:r w:rsidR="000E4499">
        <w:t>hat facilities are required so that the property can receive service from the city of Frisco?</w:t>
      </w:r>
      <w:r>
        <w:t xml:space="preserve"> </w:t>
      </w:r>
    </w:p>
    <w:p w:rsidR="003F6DBD" w:rsidRDefault="003F6DBD" w:rsidP="003F6DBD">
      <w:pPr>
        <w:pStyle w:val="ItemList"/>
        <w:numPr>
          <w:ilvl w:val="0"/>
          <w:numId w:val="1"/>
        </w:numPr>
        <w:spacing w:before="240"/>
        <w:ind w:left="720" w:hanging="720"/>
      </w:pPr>
      <w:r>
        <w:t>Do the city of Frisco’s ordinances, regulations, rules, and policies prohibit complainant’s property from receiving service from the pre-existing infrastructure adjacent to the property?</w:t>
      </w:r>
    </w:p>
    <w:p w:rsidR="005F7DB5" w:rsidRDefault="005F7DB5" w:rsidP="005F7DB5">
      <w:pPr>
        <w:pStyle w:val="ItemList"/>
        <w:numPr>
          <w:ilvl w:val="0"/>
          <w:numId w:val="14"/>
        </w:numPr>
        <w:spacing w:before="240"/>
        <w:ind w:left="1440" w:hanging="540"/>
      </w:pPr>
      <w:r>
        <w:t>If not, is there any constraint that precludes the complainant’s property from receiving service from the pre-existing infrastructure adjacent to the property?</w:t>
      </w:r>
    </w:p>
    <w:p w:rsidR="005F7DB5" w:rsidRDefault="005F7DB5" w:rsidP="005F7DB5">
      <w:pPr>
        <w:pStyle w:val="ItemList"/>
        <w:numPr>
          <w:ilvl w:val="0"/>
          <w:numId w:val="14"/>
        </w:numPr>
        <w:spacing w:before="240"/>
        <w:ind w:left="1440" w:hanging="540"/>
      </w:pPr>
      <w:r>
        <w:t>What are the city of Frisco’s prior practices with regard to the use of pre-existing infrastructure to provide new service?</w:t>
      </w:r>
    </w:p>
    <w:p w:rsidR="005F7DB5" w:rsidRDefault="005F7DB5" w:rsidP="005F7DB5">
      <w:pPr>
        <w:pStyle w:val="ItemList"/>
        <w:numPr>
          <w:ilvl w:val="0"/>
          <w:numId w:val="1"/>
        </w:numPr>
        <w:spacing w:before="240"/>
        <w:ind w:left="720" w:hanging="720"/>
      </w:pPr>
      <w:r>
        <w:t>Is the city of McKinney willing and able to provide service to the complainants’ property?</w:t>
      </w:r>
    </w:p>
    <w:p w:rsidR="003F6DBD" w:rsidRPr="00F60AB8" w:rsidRDefault="003F6DBD" w:rsidP="003F6DBD">
      <w:pPr>
        <w:pStyle w:val="ItemList"/>
        <w:numPr>
          <w:ilvl w:val="0"/>
          <w:numId w:val="1"/>
        </w:numPr>
        <w:spacing w:before="240"/>
        <w:ind w:left="720" w:hanging="720"/>
      </w:pPr>
      <w:r w:rsidRPr="00F60AB8">
        <w:t xml:space="preserve">If </w:t>
      </w:r>
      <w:r>
        <w:t>the city of Frisco</w:t>
      </w:r>
      <w:r w:rsidRPr="00F60AB8">
        <w:t xml:space="preserve"> has violated TWC § 13.250 and 16 TAC §§ 24.83</w:t>
      </w:r>
      <w:r w:rsidR="005F7DB5">
        <w:t>,</w:t>
      </w:r>
      <w:r w:rsidRPr="00F60AB8">
        <w:t xml:space="preserve"> 24.85</w:t>
      </w:r>
      <w:r w:rsidR="005F7DB5">
        <w:t>, or 24.114</w:t>
      </w:r>
      <w:r w:rsidRPr="00F60AB8">
        <w:t>, what is the appropriate remedy?</w:t>
      </w:r>
    </w:p>
    <w:p w:rsidR="00C273C3" w:rsidRDefault="00C273C3">
      <w:pPr>
        <w:pStyle w:val="ItemList"/>
        <w:numPr>
          <w:ilvl w:val="0"/>
          <w:numId w:val="1"/>
        </w:numPr>
        <w:spacing w:before="240"/>
        <w:ind w:left="720" w:hanging="720"/>
      </w:pPr>
      <w:r>
        <w:t>Is the city of Frisco’s line extension policy consistent and nondiscriminatory in accordance with 16 TAC § 24.86(c), or is the city of Frisco acting in a discriminatory manner with respect to the type of development proposed by complainants</w:t>
      </w:r>
      <w:bookmarkStart w:id="0" w:name="_GoBack"/>
      <w:bookmarkEnd w:id="0"/>
      <w:r>
        <w:t>?</w:t>
      </w:r>
    </w:p>
    <w:p w:rsidR="005021E7" w:rsidRDefault="005F7DB5">
      <w:pPr>
        <w:pStyle w:val="ItemList"/>
        <w:numPr>
          <w:ilvl w:val="0"/>
          <w:numId w:val="1"/>
        </w:numPr>
        <w:spacing w:before="240"/>
        <w:ind w:left="720" w:hanging="720"/>
      </w:pPr>
      <w:r>
        <w:t>What are the rights and responsibilities of complainant</w:t>
      </w:r>
      <w:r w:rsidR="000E4499">
        <w:t>s</w:t>
      </w:r>
      <w:r>
        <w:t xml:space="preserve"> and the city of Frisco in accordance with any valid annexation agreements?</w:t>
      </w:r>
    </w:p>
    <w:p w:rsidR="00275B22" w:rsidRPr="003C35B5" w:rsidRDefault="005F7DB5" w:rsidP="000E4499">
      <w:pPr>
        <w:pStyle w:val="ItemList"/>
        <w:numPr>
          <w:ilvl w:val="0"/>
          <w:numId w:val="1"/>
        </w:numPr>
        <w:spacing w:before="240"/>
        <w:ind w:left="720" w:hanging="720"/>
      </w:pPr>
      <w:r>
        <w:t>What are the rights and responsibilities of complainant</w:t>
      </w:r>
      <w:r w:rsidR="000E4499">
        <w:t>s</w:t>
      </w:r>
      <w:r>
        <w:t xml:space="preserve"> and the city of Frisco </w:t>
      </w:r>
      <w:r>
        <w:t>in accordance with any valid development agreements</w:t>
      </w:r>
      <w:r>
        <w:t>?</w:t>
      </w:r>
    </w:p>
    <w:p w:rsidR="00275B22" w:rsidRPr="003C35B5" w:rsidRDefault="00275B22" w:rsidP="0057168B">
      <w:r w:rsidRPr="003C35B5">
        <w:tab/>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57168B">
        <w:t>Tex. Gov’t Code Ann.</w:t>
      </w:r>
      <w:r w:rsidRPr="003C35B5">
        <w:t xml:space="preserve"> § 2003.049(e).</w:t>
      </w:r>
    </w:p>
    <w:p w:rsidR="00275B22" w:rsidRPr="003C35B5" w:rsidRDefault="00275B22">
      <w:pPr>
        <w:spacing w:before="0"/>
        <w:jc w:val="center"/>
        <w:rPr>
          <w:b/>
        </w:rPr>
      </w:pPr>
    </w:p>
    <w:p w:rsidR="00275B22" w:rsidRPr="003C35B5" w:rsidRDefault="009F1850" w:rsidP="00B220E2">
      <w:pPr>
        <w:keepNext/>
        <w:spacing w:before="0"/>
        <w:jc w:val="center"/>
      </w:pPr>
      <w:r w:rsidRPr="003C35B5">
        <w:rPr>
          <w:b/>
        </w:rPr>
        <w:t>I</w:t>
      </w:r>
      <w:r w:rsidR="003D3070">
        <w:rPr>
          <w:b/>
        </w:rPr>
        <w:t>I</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CE470D" w:rsidRPr="003C35B5" w:rsidRDefault="00CE470D" w:rsidP="002133F3"/>
    <w:p w:rsidR="00275B22" w:rsidRPr="003C35B5" w:rsidRDefault="00275B22">
      <w:pPr>
        <w:spacing w:before="0" w:line="240" w:lineRule="auto"/>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3D3070">
        <w:rPr>
          <w:b/>
        </w:rPr>
        <w:t>July 2016</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3C35B5" w:rsidRDefault="002B0DD0">
      <w:pPr>
        <w:spacing w:before="0" w:line="240" w:lineRule="auto"/>
        <w:rPr>
          <w:b/>
        </w:rPr>
      </w:pPr>
    </w:p>
    <w:p w:rsidR="007F3C40" w:rsidRPr="003C35B5" w:rsidRDefault="002B0DD0" w:rsidP="007F3C40">
      <w:pPr>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3D3070">
        <w:rPr>
          <w:noProof/>
          <w:sz w:val="16"/>
        </w:rPr>
        <w:t>q:\cadm\orders\prelim\45000\45870dpo.docx</w:t>
      </w:r>
      <w:r w:rsidRPr="003C35B5">
        <w:rPr>
          <w:sz w:val="16"/>
        </w:rPr>
        <w:fldChar w:fldCharType="end"/>
      </w:r>
      <w:r w:rsidR="007F3C40" w:rsidRPr="003C35B5">
        <w:rPr>
          <w:sz w:val="16"/>
        </w:rPr>
        <w:t xml:space="preserve">  </w:t>
      </w:r>
    </w:p>
    <w:p w:rsidR="002B0DD0" w:rsidRPr="003C35B5" w:rsidRDefault="002B0DD0" w:rsidP="006312D3">
      <w:pPr>
        <w:keepNext/>
        <w:rPr>
          <w:sz w:val="16"/>
        </w:rPr>
      </w:pPr>
    </w:p>
    <w:p w:rsidR="002B0DD0" w:rsidRPr="003C35B5" w:rsidRDefault="002B0DD0">
      <w:pPr>
        <w:spacing w:before="0" w:line="240" w:lineRule="auto"/>
        <w:rPr>
          <w:b/>
        </w:rPr>
      </w:pPr>
    </w:p>
    <w:sectPr w:rsidR="002B0DD0" w:rsidRPr="003C35B5">
      <w:headerReference w:type="default" r:id="rId8"/>
      <w:footerReference w:type="even" r:id="rId9"/>
      <w:footerReference w:type="default" r:id="rId10"/>
      <w:footerReference w:type="firs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68B" w:rsidRDefault="0057168B">
      <w:r>
        <w:separator/>
      </w:r>
    </w:p>
  </w:endnote>
  <w:endnote w:type="continuationSeparator" w:id="0">
    <w:p w:rsidR="0057168B" w:rsidRDefault="0057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68B" w:rsidRDefault="0057168B">
      <w:r>
        <w:separator/>
      </w:r>
    </w:p>
  </w:footnote>
  <w:footnote w:type="continuationSeparator" w:id="0">
    <w:p w:rsidR="0057168B" w:rsidRDefault="0057168B">
      <w:r>
        <w:continuationSeparator/>
      </w:r>
    </w:p>
  </w:footnote>
  <w:footnote w:id="1">
    <w:p w:rsidR="00A92F07" w:rsidRDefault="00A92F07" w:rsidP="00A92F07">
      <w:pPr>
        <w:pStyle w:val="FootnoteText"/>
      </w:pPr>
      <w:r>
        <w:rPr>
          <w:rStyle w:val="FootnoteReference"/>
        </w:rPr>
        <w:footnoteRef/>
      </w:r>
      <w:r w:rsidR="00511DDA">
        <w:t xml:space="preserve"> </w:t>
      </w:r>
      <w:r w:rsidR="00511DDA" w:rsidRPr="00511DDA">
        <w:t>Complaint at</w:t>
      </w:r>
      <w:r>
        <w:t xml:space="preserve"> 1-2 </w:t>
      </w:r>
      <w:r w:rsidR="00511DDA">
        <w:t xml:space="preserve">(Apr. 19, 2016), Tex. Water Code Ann. § 13.250 </w:t>
      </w:r>
      <w:r w:rsidR="00511DDA">
        <w:t>(West 2008 &amp; Supp. 2013) (TWC).</w:t>
      </w:r>
    </w:p>
  </w:footnote>
  <w:footnote w:id="2">
    <w:p w:rsidR="000E4499" w:rsidRDefault="000E4499">
      <w:pPr>
        <w:pStyle w:val="FootnoteText"/>
      </w:pPr>
      <w:r>
        <w:rPr>
          <w:rStyle w:val="FootnoteReference"/>
        </w:rPr>
        <w:footnoteRef/>
      </w:r>
      <w:r>
        <w:t xml:space="preserve"> TWC § 13.042(e).</w:t>
      </w:r>
    </w:p>
  </w:footnote>
  <w:footnote w:id="3">
    <w:p w:rsidR="00F65E11" w:rsidRDefault="00F65E11">
      <w:pPr>
        <w:pStyle w:val="FootnoteText"/>
      </w:pPr>
      <w:r>
        <w:rPr>
          <w:rStyle w:val="FootnoteReference"/>
        </w:rPr>
        <w:footnoteRef/>
      </w:r>
      <w:r>
        <w:t xml:space="preserve"> </w:t>
      </w:r>
      <w:r w:rsidR="00511DDA" w:rsidRPr="00511DDA">
        <w:rPr>
          <w:i/>
        </w:rPr>
        <w:t>Id</w:t>
      </w:r>
      <w:r w:rsidR="00511DDA">
        <w:t xml:space="preserve">. at </w:t>
      </w:r>
      <w:r>
        <w:t>3</w:t>
      </w:r>
      <w:r w:rsidR="00511DDA">
        <w:t>.</w:t>
      </w:r>
    </w:p>
  </w:footnote>
  <w:footnote w:id="4">
    <w:p w:rsidR="00F65E11" w:rsidRDefault="00F65E11">
      <w:pPr>
        <w:pStyle w:val="FootnoteText"/>
      </w:pPr>
      <w:r>
        <w:rPr>
          <w:rStyle w:val="FootnoteReference"/>
        </w:rPr>
        <w:footnoteRef/>
      </w:r>
      <w:r>
        <w:t xml:space="preserve"> </w:t>
      </w:r>
      <w:r w:rsidRPr="00F65E11">
        <w:rPr>
          <w:i/>
        </w:rPr>
        <w:t>Id</w:t>
      </w:r>
      <w:r>
        <w:t>. at 1-2.</w:t>
      </w:r>
    </w:p>
  </w:footnote>
  <w:footnote w:id="5">
    <w:p w:rsidR="00A92F07" w:rsidRDefault="00A92F07">
      <w:pPr>
        <w:pStyle w:val="FootnoteText"/>
      </w:pPr>
      <w:r>
        <w:rPr>
          <w:rStyle w:val="FootnoteReference"/>
        </w:rPr>
        <w:footnoteRef/>
      </w:r>
      <w:r>
        <w:t xml:space="preserve"> Id. 3-4.</w:t>
      </w:r>
    </w:p>
  </w:footnote>
  <w:footnote w:id="6">
    <w:p w:rsidR="00A92F07" w:rsidRDefault="00A92F07">
      <w:pPr>
        <w:pStyle w:val="FootnoteText"/>
      </w:pPr>
      <w:r>
        <w:rPr>
          <w:rStyle w:val="FootnoteReference"/>
        </w:rPr>
        <w:footnoteRef/>
      </w:r>
      <w:r>
        <w:t xml:space="preserve"> Id. at 4.</w:t>
      </w:r>
    </w:p>
  </w:footnote>
  <w:footnote w:id="7">
    <w:p w:rsidR="00F65E11" w:rsidRDefault="00F65E11">
      <w:pPr>
        <w:pStyle w:val="FootnoteText"/>
      </w:pPr>
      <w:r>
        <w:rPr>
          <w:rStyle w:val="FootnoteReference"/>
        </w:rPr>
        <w:footnoteRef/>
      </w:r>
      <w:r>
        <w:t xml:space="preserve"> Second Amended Formal Complaint </w:t>
      </w:r>
      <w:proofErr w:type="gramStart"/>
      <w:r>
        <w:t>Against</w:t>
      </w:r>
      <w:proofErr w:type="gramEnd"/>
      <w:r>
        <w:t xml:space="preserve"> the City of Frisco, Texas at 1 (Jul. 1, 2016).</w:t>
      </w:r>
    </w:p>
  </w:footnote>
  <w:footnote w:id="8">
    <w:p w:rsidR="00F65E11" w:rsidRDefault="00F65E11">
      <w:pPr>
        <w:pStyle w:val="FootnoteText"/>
      </w:pPr>
      <w:r>
        <w:rPr>
          <w:rStyle w:val="FootnoteReference"/>
        </w:rPr>
        <w:footnoteRef/>
      </w:r>
      <w:r>
        <w:t xml:space="preserve"> </w:t>
      </w:r>
      <w:r w:rsidRPr="00F65E11">
        <w:rPr>
          <w:i/>
        </w:rPr>
        <w:t>Id</w:t>
      </w:r>
      <w:r>
        <w:t xml:space="preserve">. at 2. </w:t>
      </w:r>
    </w:p>
  </w:footnote>
  <w:footnote w:id="9">
    <w:p w:rsidR="00F65E11" w:rsidRDefault="00F65E11">
      <w:pPr>
        <w:pStyle w:val="FootnoteText"/>
      </w:pPr>
      <w:r>
        <w:rPr>
          <w:rStyle w:val="FootnoteReference"/>
        </w:rPr>
        <w:footnoteRef/>
      </w:r>
      <w:r>
        <w:t xml:space="preserve"> </w:t>
      </w:r>
      <w:r w:rsidRPr="00F65E11">
        <w:rPr>
          <w:i/>
        </w:rPr>
        <w:t>Id</w:t>
      </w:r>
      <w:r>
        <w:t xml:space="preserve">. </w:t>
      </w:r>
    </w:p>
  </w:footnote>
  <w:footnote w:id="10">
    <w:p w:rsidR="00F65E11" w:rsidRDefault="00F65E11" w:rsidP="00F65E11">
      <w:pPr>
        <w:pStyle w:val="FootnoteText"/>
      </w:pPr>
      <w:r>
        <w:rPr>
          <w:rStyle w:val="FootnoteReference"/>
        </w:rPr>
        <w:footnoteRef/>
      </w:r>
      <w:r>
        <w:t xml:space="preserve"> City of Frisco’s Motion to </w:t>
      </w:r>
      <w:proofErr w:type="gramStart"/>
      <w:r>
        <w:t>Dismiss</w:t>
      </w:r>
      <w:proofErr w:type="gramEnd"/>
      <w:r>
        <w:t xml:space="preserve"> at 1 (May 11, 2016).</w:t>
      </w:r>
    </w:p>
  </w:footnote>
  <w:footnote w:id="11">
    <w:p w:rsidR="00140871" w:rsidRDefault="00140871">
      <w:pPr>
        <w:pStyle w:val="FootnoteText"/>
      </w:pPr>
      <w:r>
        <w:rPr>
          <w:rStyle w:val="FootnoteReference"/>
        </w:rPr>
        <w:footnoteRef/>
      </w:r>
      <w:r>
        <w:t xml:space="preserve"> </w:t>
      </w:r>
      <w:r w:rsidRPr="00140871">
        <w:rPr>
          <w:i/>
        </w:rPr>
        <w:t>Id</w:t>
      </w:r>
      <w:r>
        <w:t>. at 2.</w:t>
      </w:r>
    </w:p>
  </w:footnote>
  <w:footnote w:id="12">
    <w:p w:rsidR="00140871" w:rsidRDefault="00140871">
      <w:pPr>
        <w:pStyle w:val="FootnoteText"/>
      </w:pPr>
      <w:r>
        <w:rPr>
          <w:rStyle w:val="FootnoteReference"/>
        </w:rPr>
        <w:footnoteRef/>
      </w:r>
      <w:r>
        <w:t xml:space="preserve"> </w:t>
      </w:r>
      <w:r w:rsidRPr="00140871">
        <w:rPr>
          <w:i/>
        </w:rPr>
        <w:t>Id</w:t>
      </w:r>
      <w:r>
        <w:t>.</w:t>
      </w:r>
    </w:p>
  </w:footnote>
  <w:footnote w:id="13">
    <w:p w:rsidR="003243A0" w:rsidRPr="002133F3" w:rsidRDefault="003243A0">
      <w:pPr>
        <w:pStyle w:val="FootnoteText"/>
        <w:rPr>
          <w:lang w:val="pt-BR"/>
        </w:rPr>
      </w:pPr>
      <w:r>
        <w:rPr>
          <w:rStyle w:val="FootnoteReference"/>
        </w:rPr>
        <w:footnoteRef/>
      </w:r>
      <w:r w:rsidRPr="002133F3">
        <w:rPr>
          <w:lang w:val="pt-BR"/>
        </w:rPr>
        <w:t xml:space="preserve">  </w:t>
      </w:r>
      <w:r w:rsidRPr="0057168B">
        <w:rPr>
          <w:lang w:val="pt-BR"/>
        </w:rPr>
        <w:t>Tex. Gov’t Code Ann.</w:t>
      </w:r>
      <w:r w:rsidR="007A5644">
        <w:rPr>
          <w:lang w:val="pt-BR"/>
        </w:rPr>
        <w:t xml:space="preserve"> § 2003.049(e) (</w:t>
      </w:r>
      <w:r w:rsidR="001D28AA">
        <w:rPr>
          <w:lang w:val="pt-BR"/>
        </w:rPr>
        <w:t>West 2008 and Supp. 2015</w:t>
      </w:r>
      <w:r w:rsidRPr="002133F3">
        <w:rPr>
          <w:lang w:val="pt-BR"/>
        </w:rPr>
        <w:t xml:space="preserve">).  </w:t>
      </w:r>
    </w:p>
  </w:footnote>
  <w:footnote w:id="14">
    <w:p w:rsidR="00140871" w:rsidRDefault="00140871">
      <w:pPr>
        <w:pStyle w:val="FootnoteText"/>
      </w:pPr>
      <w:r>
        <w:rPr>
          <w:rStyle w:val="FootnoteReference"/>
        </w:rPr>
        <w:footnoteRef/>
      </w:r>
      <w:r>
        <w:t xml:space="preserve"> </w:t>
      </w:r>
      <w:r w:rsidR="00511DDA">
        <w:t>TWC</w:t>
      </w:r>
      <w:r>
        <w:t xml:space="preserve"> § 13.002(19)</w:t>
      </w:r>
      <w:r w:rsidR="00511DDA">
        <w:t>.</w:t>
      </w:r>
    </w:p>
  </w:footnote>
  <w:footnote w:id="15">
    <w:p w:rsidR="003F6DBD" w:rsidRDefault="003F6DBD" w:rsidP="003F6DBD">
      <w:pPr>
        <w:pStyle w:val="FootnoteText"/>
      </w:pPr>
      <w:r>
        <w:rPr>
          <w:rStyle w:val="FootnoteReference"/>
        </w:rPr>
        <w:footnoteRef/>
      </w:r>
      <w:r>
        <w:t xml:space="preserve">  16 TAC § 24.85(a).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57168B">
      <w:rPr>
        <w:rStyle w:val="PageNumber"/>
        <w:sz w:val="20"/>
      </w:rPr>
      <w:t>473-16-4619.WS</w:t>
    </w:r>
    <w:r w:rsidR="003243A0" w:rsidRPr="00D07FE4">
      <w:rPr>
        <w:sz w:val="20"/>
      </w:rPr>
      <w:tab/>
    </w:r>
    <w:r w:rsidR="0057168B">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C273C3">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C273C3">
      <w:rPr>
        <w:rStyle w:val="PageNumber"/>
        <w:noProof/>
        <w:sz w:val="20"/>
      </w:rPr>
      <w:t>6</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57168B">
      <w:rPr>
        <w:sz w:val="20"/>
      </w:rPr>
      <w:t>45870</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9D5D97"/>
    <w:multiLevelType w:val="hybridMultilevel"/>
    <w:tmpl w:val="05168B32"/>
    <w:lvl w:ilvl="0" w:tplc="513E3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6"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8"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5CE338EE"/>
    <w:multiLevelType w:val="hybridMultilevel"/>
    <w:tmpl w:val="A1B4E516"/>
    <w:lvl w:ilvl="0" w:tplc="A274DE1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D5B3662"/>
    <w:multiLevelType w:val="hybridMultilevel"/>
    <w:tmpl w:val="F612A6EE"/>
    <w:lvl w:ilvl="0" w:tplc="9084A0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2" w15:restartNumberingAfterBreak="0">
    <w:nsid w:val="634E7577"/>
    <w:multiLevelType w:val="hybridMultilevel"/>
    <w:tmpl w:val="F612A6EE"/>
    <w:lvl w:ilvl="0" w:tplc="9084A0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790500CC"/>
    <w:multiLevelType w:val="hybridMultilevel"/>
    <w:tmpl w:val="F612A6EE"/>
    <w:lvl w:ilvl="0" w:tplc="9084A0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0"/>
  </w:num>
  <w:num w:numId="3">
    <w:abstractNumId w:val="7"/>
  </w:num>
  <w:num w:numId="4">
    <w:abstractNumId w:val="6"/>
  </w:num>
  <w:num w:numId="5">
    <w:abstractNumId w:val="8"/>
  </w:num>
  <w:num w:numId="6">
    <w:abstractNumId w:val="1"/>
  </w:num>
  <w:num w:numId="7">
    <w:abstractNumId w:val="2"/>
  </w:num>
  <w:num w:numId="8">
    <w:abstractNumId w:val="3"/>
  </w:num>
  <w:num w:numId="9">
    <w:abstractNumId w:val="11"/>
  </w:num>
  <w:num w:numId="10">
    <w:abstractNumId w:val="4"/>
  </w:num>
  <w:num w:numId="11">
    <w:abstractNumId w:val="10"/>
  </w:num>
  <w:num w:numId="12">
    <w:abstractNumId w:val="9"/>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168B"/>
    <w:rsid w:val="0000092F"/>
    <w:rsid w:val="00072267"/>
    <w:rsid w:val="000D3D8B"/>
    <w:rsid w:val="000E4499"/>
    <w:rsid w:val="0012543C"/>
    <w:rsid w:val="00140871"/>
    <w:rsid w:val="001C225E"/>
    <w:rsid w:val="001D28AA"/>
    <w:rsid w:val="001E4645"/>
    <w:rsid w:val="002133F3"/>
    <w:rsid w:val="002723B2"/>
    <w:rsid w:val="00275B22"/>
    <w:rsid w:val="002B0DD0"/>
    <w:rsid w:val="002D2669"/>
    <w:rsid w:val="003243A0"/>
    <w:rsid w:val="003572F8"/>
    <w:rsid w:val="00364BA2"/>
    <w:rsid w:val="003A255D"/>
    <w:rsid w:val="003C35B5"/>
    <w:rsid w:val="003D1D8E"/>
    <w:rsid w:val="003D3070"/>
    <w:rsid w:val="003F6DBD"/>
    <w:rsid w:val="00475705"/>
    <w:rsid w:val="00483D45"/>
    <w:rsid w:val="005021E7"/>
    <w:rsid w:val="00511DDA"/>
    <w:rsid w:val="00523BAE"/>
    <w:rsid w:val="0057168B"/>
    <w:rsid w:val="005A2B53"/>
    <w:rsid w:val="005B5B97"/>
    <w:rsid w:val="005F7DB5"/>
    <w:rsid w:val="006312D3"/>
    <w:rsid w:val="00653486"/>
    <w:rsid w:val="00676438"/>
    <w:rsid w:val="00683707"/>
    <w:rsid w:val="006B63DD"/>
    <w:rsid w:val="006F000D"/>
    <w:rsid w:val="0074722F"/>
    <w:rsid w:val="00747E90"/>
    <w:rsid w:val="007A4033"/>
    <w:rsid w:val="007A5644"/>
    <w:rsid w:val="007B04CB"/>
    <w:rsid w:val="007B24AD"/>
    <w:rsid w:val="007D2EE4"/>
    <w:rsid w:val="007F3C40"/>
    <w:rsid w:val="008342FA"/>
    <w:rsid w:val="00887EFB"/>
    <w:rsid w:val="008C7F0C"/>
    <w:rsid w:val="00917E2A"/>
    <w:rsid w:val="009264E7"/>
    <w:rsid w:val="00972F9D"/>
    <w:rsid w:val="00995701"/>
    <w:rsid w:val="009F1850"/>
    <w:rsid w:val="00A92F07"/>
    <w:rsid w:val="00AA36AA"/>
    <w:rsid w:val="00AC22E9"/>
    <w:rsid w:val="00AC2D6E"/>
    <w:rsid w:val="00AD0759"/>
    <w:rsid w:val="00B10142"/>
    <w:rsid w:val="00B220E2"/>
    <w:rsid w:val="00B81B17"/>
    <w:rsid w:val="00BA289E"/>
    <w:rsid w:val="00BB5193"/>
    <w:rsid w:val="00C2483A"/>
    <w:rsid w:val="00C273C3"/>
    <w:rsid w:val="00C35689"/>
    <w:rsid w:val="00C37ADD"/>
    <w:rsid w:val="00CE470D"/>
    <w:rsid w:val="00D07FE4"/>
    <w:rsid w:val="00D10A2B"/>
    <w:rsid w:val="00D30C17"/>
    <w:rsid w:val="00D7105A"/>
    <w:rsid w:val="00DD0940"/>
    <w:rsid w:val="00F65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418B4E6-9E6B-474F-8A26-A8DD9AF5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D4D5-1FE2-4BB6-B8DA-478711512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2526</TotalTime>
  <Pages>6</Pages>
  <Words>1331</Words>
  <Characters>7591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Carter, Lisa</dc:creator>
  <cp:keywords/>
  <cp:lastModifiedBy>Carter, Lisa</cp:lastModifiedBy>
  <cp:revision>9</cp:revision>
  <cp:lastPrinted>2016-07-12T16:53:00Z</cp:lastPrinted>
  <dcterms:created xsi:type="dcterms:W3CDTF">2016-07-07T20:30:00Z</dcterms:created>
  <dcterms:modified xsi:type="dcterms:W3CDTF">2016-07-12T20:56:00Z</dcterms:modified>
</cp:coreProperties>
</file>