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7869" w:rsidRPr="00F250B5" w:rsidRDefault="00967322" w:rsidP="00482361">
      <w:pPr>
        <w:pStyle w:val="Title"/>
        <w:spacing w:before="0" w:after="360"/>
        <w:rPr>
          <w:szCs w:val="24"/>
        </w:rPr>
      </w:pPr>
      <w:bookmarkStart w:id="0" w:name="_GoBack"/>
      <w:bookmarkEnd w:id="0"/>
      <w:r w:rsidRPr="00F250B5">
        <w:rPr>
          <w:szCs w:val="24"/>
        </w:rPr>
        <w:t xml:space="preserve">DOCKET NO. </w:t>
      </w:r>
      <w:r w:rsidR="00F250B5" w:rsidRPr="00F250B5">
        <w:rPr>
          <w:szCs w:val="24"/>
        </w:rPr>
        <w:t>45276</w:t>
      </w:r>
    </w:p>
    <w:tbl>
      <w:tblPr>
        <w:tblW w:w="932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82"/>
        <w:gridCol w:w="360"/>
        <w:gridCol w:w="4482"/>
      </w:tblGrid>
      <w:tr w:rsidR="00967322" w:rsidRPr="00F250B5" w:rsidTr="00F250B5">
        <w:tc>
          <w:tcPr>
            <w:tcW w:w="4482" w:type="dxa"/>
          </w:tcPr>
          <w:p w:rsidR="00967322" w:rsidRPr="00F250B5" w:rsidRDefault="00F250B5" w:rsidP="00C93FA2">
            <w:pPr>
              <w:rPr>
                <w:b/>
                <w:szCs w:val="24"/>
              </w:rPr>
            </w:pPr>
            <w:r w:rsidRPr="00F250B5">
              <w:rPr>
                <w:b/>
                <w:szCs w:val="24"/>
              </w:rPr>
              <w:t>PETITION TO REVOKE SAN JACINTO UTILITY, INCORPORATED’S CERTIFICATE OF PUBLIC CONVENIENCE AND NECESSITY PURSUANT TO TEX. WATER CODE ANN. § 13.254 AND</w:t>
            </w:r>
            <w:r w:rsidR="00C93FA2">
              <w:rPr>
                <w:b/>
                <w:szCs w:val="24"/>
              </w:rPr>
              <w:br/>
              <w:t xml:space="preserve">16 </w:t>
            </w:r>
            <w:r w:rsidRPr="00F250B5">
              <w:rPr>
                <w:b/>
                <w:szCs w:val="24"/>
              </w:rPr>
              <w:t>TAC § 24.113</w:t>
            </w:r>
          </w:p>
        </w:tc>
        <w:tc>
          <w:tcPr>
            <w:tcW w:w="360" w:type="dxa"/>
          </w:tcPr>
          <w:p w:rsidR="00967322" w:rsidRPr="00F250B5" w:rsidRDefault="00967322">
            <w:pPr>
              <w:rPr>
                <w:b/>
                <w:szCs w:val="24"/>
              </w:rPr>
            </w:pPr>
            <w:r w:rsidRPr="00F250B5">
              <w:rPr>
                <w:b/>
                <w:szCs w:val="24"/>
              </w:rPr>
              <w:t>§</w:t>
            </w:r>
          </w:p>
          <w:p w:rsidR="00967322" w:rsidRPr="00F250B5" w:rsidRDefault="00967322">
            <w:pPr>
              <w:rPr>
                <w:b/>
                <w:szCs w:val="24"/>
              </w:rPr>
            </w:pPr>
            <w:r w:rsidRPr="00F250B5">
              <w:rPr>
                <w:b/>
                <w:szCs w:val="24"/>
              </w:rPr>
              <w:t>§</w:t>
            </w:r>
          </w:p>
          <w:p w:rsidR="00F250B5" w:rsidRPr="00F250B5" w:rsidRDefault="00967322" w:rsidP="00F250B5">
            <w:pPr>
              <w:rPr>
                <w:b/>
                <w:szCs w:val="24"/>
              </w:rPr>
            </w:pPr>
            <w:r w:rsidRPr="00F250B5">
              <w:rPr>
                <w:b/>
                <w:szCs w:val="24"/>
              </w:rPr>
              <w:t>§</w:t>
            </w:r>
            <w:r w:rsidR="00F250B5" w:rsidRPr="00F250B5">
              <w:rPr>
                <w:b/>
                <w:szCs w:val="24"/>
              </w:rPr>
              <w:t>§</w:t>
            </w:r>
          </w:p>
          <w:p w:rsidR="00F250B5" w:rsidRPr="00F250B5" w:rsidRDefault="00F250B5" w:rsidP="00F250B5">
            <w:pPr>
              <w:rPr>
                <w:b/>
                <w:szCs w:val="24"/>
              </w:rPr>
            </w:pPr>
            <w:r w:rsidRPr="00F250B5">
              <w:rPr>
                <w:b/>
                <w:szCs w:val="24"/>
              </w:rPr>
              <w:t>§</w:t>
            </w:r>
          </w:p>
          <w:p w:rsidR="00967322" w:rsidRPr="00F250B5" w:rsidRDefault="00F250B5" w:rsidP="00F250B5">
            <w:pPr>
              <w:rPr>
                <w:b/>
                <w:szCs w:val="24"/>
              </w:rPr>
            </w:pPr>
            <w:r w:rsidRPr="00F250B5">
              <w:rPr>
                <w:b/>
                <w:szCs w:val="24"/>
              </w:rPr>
              <w:t>§§</w:t>
            </w:r>
          </w:p>
        </w:tc>
        <w:tc>
          <w:tcPr>
            <w:tcW w:w="4482" w:type="dxa"/>
          </w:tcPr>
          <w:p w:rsidR="00967322" w:rsidRPr="00F250B5" w:rsidRDefault="00967322">
            <w:pPr>
              <w:jc w:val="center"/>
              <w:rPr>
                <w:b/>
                <w:szCs w:val="24"/>
              </w:rPr>
            </w:pPr>
            <w:r w:rsidRPr="00F250B5">
              <w:rPr>
                <w:b/>
                <w:szCs w:val="24"/>
              </w:rPr>
              <w:t>PUBLIC UTILITY COMMISSION</w:t>
            </w:r>
          </w:p>
          <w:p w:rsidR="00967322" w:rsidRPr="00F250B5" w:rsidRDefault="00967322">
            <w:pPr>
              <w:jc w:val="center"/>
              <w:rPr>
                <w:b/>
                <w:szCs w:val="24"/>
              </w:rPr>
            </w:pPr>
          </w:p>
          <w:p w:rsidR="00967322" w:rsidRPr="00F250B5" w:rsidRDefault="00967322">
            <w:pPr>
              <w:jc w:val="center"/>
              <w:rPr>
                <w:b/>
                <w:szCs w:val="24"/>
              </w:rPr>
            </w:pPr>
            <w:r w:rsidRPr="00F250B5">
              <w:rPr>
                <w:b/>
                <w:szCs w:val="24"/>
              </w:rPr>
              <w:t>OF TEXAS</w:t>
            </w:r>
          </w:p>
        </w:tc>
      </w:tr>
    </w:tbl>
    <w:p w:rsidR="00967322" w:rsidRPr="00F250B5" w:rsidRDefault="00F250B5" w:rsidP="009D08C5">
      <w:pPr>
        <w:pStyle w:val="Title"/>
        <w:spacing w:after="360"/>
        <w:rPr>
          <w:szCs w:val="24"/>
        </w:rPr>
      </w:pPr>
      <w:r w:rsidRPr="00F250B5">
        <w:rPr>
          <w:szCs w:val="24"/>
        </w:rPr>
        <w:t>DEFAULT</w:t>
      </w:r>
      <w:r w:rsidR="008439DC" w:rsidRPr="00F250B5">
        <w:rPr>
          <w:szCs w:val="24"/>
        </w:rPr>
        <w:t xml:space="preserve"> </w:t>
      </w:r>
      <w:r w:rsidRPr="00F250B5">
        <w:rPr>
          <w:szCs w:val="24"/>
        </w:rPr>
        <w:t>O</w:t>
      </w:r>
      <w:r w:rsidR="00967322" w:rsidRPr="00F250B5">
        <w:rPr>
          <w:szCs w:val="24"/>
        </w:rPr>
        <w:t>RDER</w:t>
      </w:r>
    </w:p>
    <w:p w:rsidR="00F250B5" w:rsidRPr="00F250B5" w:rsidRDefault="00F250B5" w:rsidP="00F250B5">
      <w:pPr>
        <w:autoSpaceDE w:val="0"/>
        <w:autoSpaceDN w:val="0"/>
        <w:adjustRightInd w:val="0"/>
        <w:spacing w:line="360" w:lineRule="auto"/>
        <w:ind w:firstLine="720"/>
        <w:jc w:val="both"/>
        <w:rPr>
          <w:snapToGrid/>
          <w:szCs w:val="24"/>
        </w:rPr>
      </w:pPr>
      <w:r w:rsidRPr="00F250B5">
        <w:rPr>
          <w:snapToGrid/>
          <w:szCs w:val="24"/>
        </w:rPr>
        <w:t xml:space="preserve">This Order addresses the petition of the Public Utility Commission of Texas (Commission) Staff to revoke the Certificate of Public Convenience and Necessity (CCN) of San </w:t>
      </w:r>
      <w:r w:rsidR="00482361">
        <w:rPr>
          <w:snapToGrid/>
          <w:szCs w:val="24"/>
        </w:rPr>
        <w:t>Jacinto Utility, Incorporated</w:t>
      </w:r>
      <w:r w:rsidRPr="00F250B5">
        <w:rPr>
          <w:snapToGrid/>
          <w:szCs w:val="24"/>
        </w:rPr>
        <w:t xml:space="preserve"> (San Jacinto Utility</w:t>
      </w:r>
      <w:r w:rsidR="00482361">
        <w:rPr>
          <w:snapToGrid/>
          <w:szCs w:val="24"/>
        </w:rPr>
        <w:t>) regarding San Jacinto Utility’</w:t>
      </w:r>
      <w:r w:rsidRPr="00F250B5">
        <w:rPr>
          <w:snapToGrid/>
          <w:szCs w:val="24"/>
        </w:rPr>
        <w:t xml:space="preserve">s violations of the Texas Water Code and Commission rules (Petition). </w:t>
      </w:r>
      <w:r w:rsidR="00482361">
        <w:rPr>
          <w:snapToGrid/>
          <w:szCs w:val="24"/>
        </w:rPr>
        <w:t xml:space="preserve"> </w:t>
      </w:r>
      <w:r w:rsidRPr="00F250B5">
        <w:rPr>
          <w:snapToGrid/>
          <w:szCs w:val="24"/>
        </w:rPr>
        <w:t>Commissio</w:t>
      </w:r>
      <w:r w:rsidR="00482361">
        <w:rPr>
          <w:snapToGrid/>
          <w:szCs w:val="24"/>
        </w:rPr>
        <w:t>n Staff’</w:t>
      </w:r>
      <w:r w:rsidRPr="00F250B5">
        <w:rPr>
          <w:snapToGrid/>
          <w:szCs w:val="24"/>
        </w:rPr>
        <w:t xml:space="preserve">s Petition is granted </w:t>
      </w:r>
      <w:r w:rsidR="00482361">
        <w:rPr>
          <w:snapToGrid/>
          <w:szCs w:val="24"/>
        </w:rPr>
        <w:t>and San Jacinto Utility’</w:t>
      </w:r>
      <w:r w:rsidRPr="00F250B5">
        <w:rPr>
          <w:snapToGrid/>
          <w:szCs w:val="24"/>
        </w:rPr>
        <w:t xml:space="preserve">s CCN No. 20606 is revoked. </w:t>
      </w:r>
    </w:p>
    <w:p w:rsidR="00F250B5" w:rsidRPr="00F250B5" w:rsidRDefault="00F250B5" w:rsidP="00C93FA2">
      <w:pPr>
        <w:autoSpaceDE w:val="0"/>
        <w:autoSpaceDN w:val="0"/>
        <w:adjustRightInd w:val="0"/>
        <w:spacing w:before="120" w:line="360" w:lineRule="auto"/>
        <w:ind w:firstLine="720"/>
        <w:rPr>
          <w:snapToGrid/>
          <w:szCs w:val="24"/>
        </w:rPr>
      </w:pPr>
      <w:r w:rsidRPr="00F250B5">
        <w:rPr>
          <w:snapToGrid/>
          <w:szCs w:val="24"/>
        </w:rPr>
        <w:t>The Commission adopts the following findings of fact and conclusions of law:</w:t>
      </w:r>
    </w:p>
    <w:p w:rsidR="00F250B5" w:rsidRPr="00F250B5" w:rsidRDefault="00F250B5" w:rsidP="00482361">
      <w:pPr>
        <w:pStyle w:val="Heading1"/>
        <w:spacing w:before="360"/>
        <w:rPr>
          <w:snapToGrid/>
        </w:rPr>
      </w:pPr>
      <w:r w:rsidRPr="00F250B5">
        <w:rPr>
          <w:snapToGrid/>
        </w:rPr>
        <w:t xml:space="preserve"> Findings of Fact</w:t>
      </w:r>
    </w:p>
    <w:p w:rsidR="00F250B5" w:rsidRPr="00F250B5" w:rsidRDefault="00F250B5" w:rsidP="00482361">
      <w:pPr>
        <w:pStyle w:val="FOFNumbered"/>
        <w:rPr>
          <w:snapToGrid/>
        </w:rPr>
      </w:pPr>
      <w:r w:rsidRPr="00F250B5">
        <w:rPr>
          <w:snapToGrid/>
        </w:rPr>
        <w:t xml:space="preserve">San Jacinto Utility is a retail public utility granted CCN </w:t>
      </w:r>
      <w:r w:rsidR="00482361">
        <w:rPr>
          <w:snapToGrid/>
        </w:rPr>
        <w:t xml:space="preserve">No. </w:t>
      </w:r>
      <w:r w:rsidRPr="00F250B5">
        <w:rPr>
          <w:snapToGrid/>
        </w:rPr>
        <w:t>20606 by the Texas Commission on Environmental Quality (TCEQ) to provide sewer service on August</w:t>
      </w:r>
      <w:r w:rsidR="00482361">
        <w:rPr>
          <w:snapToGrid/>
        </w:rPr>
        <w:t> </w:t>
      </w:r>
      <w:r w:rsidRPr="00F250B5">
        <w:rPr>
          <w:snapToGrid/>
        </w:rPr>
        <w:t>28,</w:t>
      </w:r>
      <w:r w:rsidR="00482361">
        <w:rPr>
          <w:snapToGrid/>
        </w:rPr>
        <w:t> </w:t>
      </w:r>
      <w:r w:rsidRPr="00F250B5">
        <w:rPr>
          <w:snapToGrid/>
        </w:rPr>
        <w:t>1991.</w:t>
      </w:r>
    </w:p>
    <w:p w:rsidR="00F250B5" w:rsidRPr="00F250B5" w:rsidRDefault="00F250B5" w:rsidP="00482361">
      <w:pPr>
        <w:pStyle w:val="FOFNumbered"/>
        <w:rPr>
          <w:snapToGrid/>
        </w:rPr>
      </w:pPr>
      <w:r w:rsidRPr="00F250B5">
        <w:rPr>
          <w:snapToGrid/>
        </w:rPr>
        <w:t>The original owner of San Jacinto Utility passed away in 1997.</w:t>
      </w:r>
    </w:p>
    <w:p w:rsidR="00F250B5" w:rsidRPr="00F250B5" w:rsidRDefault="00F250B5" w:rsidP="00482361">
      <w:pPr>
        <w:pStyle w:val="FOFNumbered"/>
        <w:rPr>
          <w:snapToGrid/>
        </w:rPr>
      </w:pPr>
      <w:r w:rsidRPr="00F250B5">
        <w:rPr>
          <w:snapToGrid/>
        </w:rPr>
        <w:t xml:space="preserve">At that time, </w:t>
      </w:r>
      <w:r w:rsidR="00482361">
        <w:rPr>
          <w:snapToGrid/>
        </w:rPr>
        <w:t>San Jacinto Utility</w:t>
      </w:r>
      <w:r w:rsidRPr="00F250B5">
        <w:rPr>
          <w:snapToGrid/>
        </w:rPr>
        <w:t xml:space="preserve"> was placed into a receivership and Mr. David Lucas was appointed as receiver.</w:t>
      </w:r>
    </w:p>
    <w:p w:rsidR="00F250B5" w:rsidRPr="00F250B5" w:rsidRDefault="00F250B5" w:rsidP="00482361">
      <w:pPr>
        <w:pStyle w:val="FOFNumbered"/>
        <w:rPr>
          <w:snapToGrid/>
        </w:rPr>
      </w:pPr>
      <w:r w:rsidRPr="00F250B5">
        <w:rPr>
          <w:snapToGrid/>
        </w:rPr>
        <w:t xml:space="preserve">On or before May 2008, Mr. Lucas left the </w:t>
      </w:r>
      <w:r w:rsidR="009D08C5">
        <w:rPr>
          <w:snapToGrid/>
        </w:rPr>
        <w:t>State</w:t>
      </w:r>
      <w:r w:rsidRPr="00F250B5">
        <w:rPr>
          <w:snapToGrid/>
        </w:rPr>
        <w:t xml:space="preserve"> of Texas and abandoned the San Jacinto Utility.</w:t>
      </w:r>
      <w:r w:rsidR="00CF40A4">
        <w:rPr>
          <w:snapToGrid/>
        </w:rPr>
        <w:t xml:space="preserve"> </w:t>
      </w:r>
      <w:r w:rsidRPr="00F250B5">
        <w:rPr>
          <w:snapToGrid/>
        </w:rPr>
        <w:t xml:space="preserve"> Mr. Lucas did not receive permission from the court to abandon the utility as receiver, nor did he arrange for another party to operate the utility.</w:t>
      </w:r>
    </w:p>
    <w:p w:rsidR="00F250B5" w:rsidRPr="00F250B5" w:rsidRDefault="00F250B5" w:rsidP="00482361">
      <w:pPr>
        <w:pStyle w:val="FOFNumbered"/>
        <w:rPr>
          <w:snapToGrid/>
        </w:rPr>
      </w:pPr>
      <w:r w:rsidRPr="00F250B5">
        <w:rPr>
          <w:snapToGrid/>
        </w:rPr>
        <w:t>The Office of the Attorney General determined that a new receiver could not be appointed because the utility had been under receivership for too long.</w:t>
      </w:r>
    </w:p>
    <w:p w:rsidR="00F250B5" w:rsidRPr="00F250B5" w:rsidRDefault="00F250B5" w:rsidP="00482361">
      <w:pPr>
        <w:pStyle w:val="FOFNumbered"/>
        <w:rPr>
          <w:snapToGrid/>
        </w:rPr>
      </w:pPr>
      <w:r w:rsidRPr="00F250B5">
        <w:rPr>
          <w:snapToGrid/>
        </w:rPr>
        <w:lastRenderedPageBreak/>
        <w:t>Efforts to appoint a temporary manager by TCEQ failed because of the extremely poor condition of the wastewater treatment plant and the lack of a discharge permit for the wastewater treatment plant.</w:t>
      </w:r>
    </w:p>
    <w:p w:rsidR="00F250B5" w:rsidRPr="00F250B5" w:rsidRDefault="00F250B5" w:rsidP="00482361">
      <w:pPr>
        <w:pStyle w:val="FOFNumbered"/>
        <w:rPr>
          <w:snapToGrid/>
        </w:rPr>
      </w:pPr>
      <w:r w:rsidRPr="00F250B5">
        <w:rPr>
          <w:snapToGrid/>
        </w:rPr>
        <w:t>In June 2009, the Johnson County Public Works notified all property owners that the wastewater treatment plant needed to be shut down due to its extremely poor condition.</w:t>
      </w:r>
    </w:p>
    <w:p w:rsidR="00F250B5" w:rsidRPr="00F250B5" w:rsidRDefault="00F250B5" w:rsidP="00482361">
      <w:pPr>
        <w:pStyle w:val="FOFNumbered"/>
        <w:rPr>
          <w:snapToGrid/>
        </w:rPr>
      </w:pPr>
      <w:r w:rsidRPr="00F250B5">
        <w:rPr>
          <w:snapToGrid/>
        </w:rPr>
        <w:t>By June 2011, all former property owners served by San Jacinto Utility had each installed an onsite sewage facility and were disconnected from the San Jacinto Utility system.</w:t>
      </w:r>
    </w:p>
    <w:p w:rsidR="00F250B5" w:rsidRPr="00F250B5" w:rsidRDefault="00F250B5" w:rsidP="00482361">
      <w:pPr>
        <w:pStyle w:val="FOFNumbered"/>
        <w:rPr>
          <w:snapToGrid/>
        </w:rPr>
      </w:pPr>
      <w:r w:rsidRPr="00F250B5">
        <w:rPr>
          <w:snapToGrid/>
        </w:rPr>
        <w:t>After all former customers served by the San Jacinto Utility wastewater treatment plant were disconnected the wastewater treatment plant was dismantled and the utility ceased to operate.</w:t>
      </w:r>
    </w:p>
    <w:p w:rsidR="00F250B5" w:rsidRPr="009D08C5" w:rsidRDefault="00F250B5" w:rsidP="009D08C5">
      <w:pPr>
        <w:pStyle w:val="FOFNumbered"/>
      </w:pPr>
      <w:r w:rsidRPr="009D08C5">
        <w:t xml:space="preserve">On October 23, 2015, </w:t>
      </w:r>
      <w:r w:rsidR="009D08C5" w:rsidRPr="009D08C5">
        <w:t xml:space="preserve">Commission </w:t>
      </w:r>
      <w:r w:rsidRPr="009D08C5">
        <w:t xml:space="preserve">Staff filed the Petition and provided notice of opportunity for hearing seeking revocation of San Jacinto </w:t>
      </w:r>
      <w:r w:rsidR="009D08C5">
        <w:t>Utility’</w:t>
      </w:r>
      <w:r w:rsidRPr="009D08C5">
        <w:t>s CCN No. 20606.</w:t>
      </w:r>
    </w:p>
    <w:p w:rsidR="00F250B5" w:rsidRPr="00F250B5" w:rsidRDefault="00F250B5" w:rsidP="009D08C5">
      <w:pPr>
        <w:pStyle w:val="FOFNumbered"/>
        <w:rPr>
          <w:snapToGrid/>
        </w:rPr>
      </w:pPr>
      <w:r w:rsidRPr="00F250B5">
        <w:rPr>
          <w:snapToGrid/>
        </w:rPr>
        <w:t>The Petition included the required disclosure in at least 12-point, bold-face type.</w:t>
      </w:r>
    </w:p>
    <w:p w:rsidR="00F250B5" w:rsidRPr="00DC61F9" w:rsidRDefault="00F250B5" w:rsidP="00DC61F9">
      <w:pPr>
        <w:pStyle w:val="FOFNumbered"/>
      </w:pPr>
      <w:r w:rsidRPr="00DC61F9">
        <w:t xml:space="preserve">The Petition was sent by certified mail, return receipt requested, to the owner of San </w:t>
      </w:r>
      <w:r w:rsidR="009D08C5" w:rsidRPr="00DC61F9">
        <w:t>Jacinto Utility’</w:t>
      </w:r>
      <w:r w:rsidRPr="00DC61F9">
        <w:t>s last k</w:t>
      </w:r>
      <w:r w:rsidR="009D08C5" w:rsidRPr="00DC61F9">
        <w:t>nown address in the Commission’s</w:t>
      </w:r>
      <w:r w:rsidRPr="00DC61F9">
        <w:t xml:space="preserve"> records, the address used in TCEQ proceedings, the address for the registered agent for process on file with the </w:t>
      </w:r>
      <w:r w:rsidR="009D08C5" w:rsidRPr="00DC61F9">
        <w:t xml:space="preserve">Texas </w:t>
      </w:r>
      <w:r w:rsidRPr="00DC61F9">
        <w:t>Secretary of State</w:t>
      </w:r>
      <w:r w:rsidR="009D08C5" w:rsidRPr="00DC61F9">
        <w:t xml:space="preserve"> (SOS)</w:t>
      </w:r>
      <w:r w:rsidRPr="00DC61F9">
        <w:t xml:space="preserve">, and the address for the director of San Jacinto on file with the </w:t>
      </w:r>
      <w:r w:rsidR="009D08C5" w:rsidRPr="00DC61F9">
        <w:t>SOS</w:t>
      </w:r>
      <w:r w:rsidRPr="00DC61F9">
        <w:t>.</w:t>
      </w:r>
    </w:p>
    <w:p w:rsidR="00F250B5" w:rsidRPr="00F250B5" w:rsidRDefault="009D08C5" w:rsidP="009D08C5">
      <w:pPr>
        <w:pStyle w:val="FOFNumbered"/>
        <w:rPr>
          <w:snapToGrid/>
        </w:rPr>
      </w:pPr>
      <w:r w:rsidRPr="00FD49F1">
        <w:rPr>
          <w:snapToGrid/>
        </w:rPr>
        <w:t>More than 30 days have passed since service of the Petition and notice of opportunity for hearing</w:t>
      </w:r>
      <w:r w:rsidR="00F250B5" w:rsidRPr="00F250B5">
        <w:rPr>
          <w:snapToGrid/>
        </w:rPr>
        <w:t>.</w:t>
      </w:r>
    </w:p>
    <w:p w:rsidR="00F250B5" w:rsidRPr="009D08C5" w:rsidRDefault="00F250B5" w:rsidP="009D08C5">
      <w:pPr>
        <w:pStyle w:val="FOFNumbered"/>
      </w:pPr>
      <w:r w:rsidRPr="009D08C5">
        <w:t>San Jacinto Utility did not request a hearing on the merits.</w:t>
      </w:r>
    </w:p>
    <w:p w:rsidR="00F250B5" w:rsidRPr="00F250B5" w:rsidRDefault="00F250B5" w:rsidP="00397E4D">
      <w:pPr>
        <w:pStyle w:val="Heading1"/>
        <w:spacing w:before="360"/>
        <w:rPr>
          <w:snapToGrid/>
        </w:rPr>
      </w:pPr>
      <w:r w:rsidRPr="00F250B5">
        <w:rPr>
          <w:snapToGrid/>
        </w:rPr>
        <w:t xml:space="preserve"> Conclusions of Law</w:t>
      </w:r>
    </w:p>
    <w:p w:rsidR="00F250B5" w:rsidRPr="009D08C5" w:rsidRDefault="009D08C5" w:rsidP="009D08C5">
      <w:pPr>
        <w:pStyle w:val="COLNumbered"/>
        <w:ind w:left="720" w:hanging="720"/>
      </w:pPr>
      <w:r w:rsidRPr="009D08C5">
        <w:t>Tex. Water Code. Ann. § 13.242 (West 2008 and Supp. 2014) (TWC)</w:t>
      </w:r>
      <w:r w:rsidR="00F250B5" w:rsidRPr="009D08C5">
        <w:t xml:space="preserve"> provides that a "utility ... may not in any way render ... sewer utility</w:t>
      </w:r>
      <w:r w:rsidRPr="009D08C5">
        <w:t xml:space="preserve"> </w:t>
      </w:r>
      <w:r w:rsidR="00F250B5" w:rsidRPr="009D08C5">
        <w:t>service directly or indirectly to the public without first having obtained from the utility</w:t>
      </w:r>
      <w:r w:rsidRPr="009D08C5">
        <w:t xml:space="preserve"> </w:t>
      </w:r>
      <w:r w:rsidR="00F250B5" w:rsidRPr="009D08C5">
        <w:t>commission a certificate that the present or future public convenience and necessity will</w:t>
      </w:r>
      <w:r w:rsidRPr="009D08C5">
        <w:t xml:space="preserve"> </w:t>
      </w:r>
      <w:r w:rsidR="00F250B5" w:rsidRPr="009D08C5">
        <w:t>require that installation, operation, or extension."</w:t>
      </w:r>
    </w:p>
    <w:p w:rsidR="00F250B5" w:rsidRPr="009D08C5" w:rsidRDefault="00F250B5" w:rsidP="009D08C5">
      <w:pPr>
        <w:pStyle w:val="COLNumbered"/>
        <w:ind w:left="720" w:hanging="720"/>
        <w:rPr>
          <w:snapToGrid/>
        </w:rPr>
      </w:pPr>
      <w:r w:rsidRPr="009D08C5">
        <w:rPr>
          <w:snapToGrid/>
        </w:rPr>
        <w:lastRenderedPageBreak/>
        <w:t>16 TAC § 24.3(15) defines a CCN as "a permit issued by the commission which</w:t>
      </w:r>
      <w:r w:rsidR="009D08C5" w:rsidRPr="009D08C5">
        <w:rPr>
          <w:snapToGrid/>
        </w:rPr>
        <w:t xml:space="preserve"> </w:t>
      </w:r>
      <w:r w:rsidRPr="009D08C5">
        <w:rPr>
          <w:snapToGrid/>
        </w:rPr>
        <w:t>authorizes and obligates a retail public utility to furnish, make available, render, or extend</w:t>
      </w:r>
      <w:r w:rsidR="009D08C5" w:rsidRPr="009D08C5">
        <w:rPr>
          <w:snapToGrid/>
        </w:rPr>
        <w:t xml:space="preserve"> </w:t>
      </w:r>
      <w:r w:rsidRPr="009D08C5">
        <w:rPr>
          <w:snapToGrid/>
        </w:rPr>
        <w:t>continuous and adequate retail water or sewer service to a specified geographic area."</w:t>
      </w:r>
    </w:p>
    <w:p w:rsidR="00F250B5" w:rsidRPr="009D08C5" w:rsidRDefault="00F250B5" w:rsidP="009D08C5">
      <w:pPr>
        <w:pStyle w:val="COLNumbered"/>
        <w:ind w:left="720" w:hanging="720"/>
        <w:rPr>
          <w:snapToGrid/>
        </w:rPr>
      </w:pPr>
      <w:r w:rsidRPr="009D08C5">
        <w:rPr>
          <w:snapToGrid/>
        </w:rPr>
        <w:t>16 TAC § 24.3(58) defines a retail public utility as "any person corporation, public</w:t>
      </w:r>
      <w:r w:rsidR="009D08C5" w:rsidRPr="009D08C5">
        <w:rPr>
          <w:snapToGrid/>
        </w:rPr>
        <w:t xml:space="preserve"> </w:t>
      </w:r>
      <w:r w:rsidRPr="009D08C5">
        <w:rPr>
          <w:snapToGrid/>
        </w:rPr>
        <w:t>utility, water supply or sewer service corporation, municipality, political subdivision or</w:t>
      </w:r>
      <w:r w:rsidR="009D08C5" w:rsidRPr="009D08C5">
        <w:rPr>
          <w:snapToGrid/>
        </w:rPr>
        <w:t xml:space="preserve"> </w:t>
      </w:r>
      <w:r w:rsidRPr="009D08C5">
        <w:rPr>
          <w:snapToGrid/>
        </w:rPr>
        <w:t>agency operating, maintaining, or controlling in this state facilities for providing potable</w:t>
      </w:r>
      <w:r w:rsidR="009D08C5" w:rsidRPr="009D08C5">
        <w:rPr>
          <w:snapToGrid/>
        </w:rPr>
        <w:t xml:space="preserve"> </w:t>
      </w:r>
      <w:r w:rsidRPr="009D08C5">
        <w:rPr>
          <w:snapToGrid/>
        </w:rPr>
        <w:t>water service or sewer service, or both for compensation."</w:t>
      </w:r>
    </w:p>
    <w:p w:rsidR="00F250B5" w:rsidRPr="00084A0E" w:rsidRDefault="00F250B5" w:rsidP="00084A0E">
      <w:pPr>
        <w:pStyle w:val="COLNumbered"/>
        <w:ind w:left="720" w:hanging="720"/>
        <w:rPr>
          <w:snapToGrid/>
        </w:rPr>
      </w:pPr>
      <w:r w:rsidRPr="00084A0E">
        <w:rPr>
          <w:snapToGrid/>
        </w:rPr>
        <w:t>TWC § 13.250 and 16 TAC § 24.114 require a retail public utility that possesses a CCN</w:t>
      </w:r>
      <w:r w:rsidR="00084A0E" w:rsidRPr="00084A0E">
        <w:rPr>
          <w:snapToGrid/>
        </w:rPr>
        <w:t xml:space="preserve"> </w:t>
      </w:r>
      <w:r w:rsidRPr="00084A0E">
        <w:rPr>
          <w:snapToGrid/>
        </w:rPr>
        <w:t>to provide "continuous and adequate service."</w:t>
      </w:r>
    </w:p>
    <w:p w:rsidR="00F250B5" w:rsidRPr="00084A0E" w:rsidRDefault="00F250B5" w:rsidP="00084A0E">
      <w:pPr>
        <w:pStyle w:val="COLNumbered"/>
        <w:ind w:left="720" w:hanging="720"/>
        <w:rPr>
          <w:snapToGrid/>
        </w:rPr>
      </w:pPr>
      <w:r w:rsidRPr="00084A0E">
        <w:rPr>
          <w:snapToGrid/>
        </w:rPr>
        <w:t>If the Commission finds that a retail public utility that possesses a CCN "has never</w:t>
      </w:r>
      <w:r w:rsidR="00084A0E" w:rsidRPr="00084A0E">
        <w:rPr>
          <w:snapToGrid/>
        </w:rPr>
        <w:t xml:space="preserve"> </w:t>
      </w:r>
      <w:r w:rsidRPr="00084A0E">
        <w:rPr>
          <w:snapToGrid/>
        </w:rPr>
        <w:t>provided, is no longer providing, is incapable of providing, or has failed to provide</w:t>
      </w:r>
      <w:r w:rsidR="00084A0E" w:rsidRPr="00084A0E">
        <w:rPr>
          <w:snapToGrid/>
        </w:rPr>
        <w:t xml:space="preserve"> </w:t>
      </w:r>
      <w:r w:rsidRPr="00084A0E">
        <w:rPr>
          <w:snapToGrid/>
        </w:rPr>
        <w:t>continuous and adequate service in the area, or part of the area, covered by the</w:t>
      </w:r>
      <w:r w:rsidR="00084A0E" w:rsidRPr="00084A0E">
        <w:rPr>
          <w:snapToGrid/>
        </w:rPr>
        <w:t xml:space="preserve"> </w:t>
      </w:r>
      <w:r w:rsidRPr="00084A0E">
        <w:rPr>
          <w:snapToGrid/>
        </w:rPr>
        <w:t>certificate" in violation of TWC §</w:t>
      </w:r>
      <w:r w:rsidR="00084A0E" w:rsidRPr="00084A0E">
        <w:rPr>
          <w:snapToGrid/>
        </w:rPr>
        <w:t> </w:t>
      </w:r>
      <w:r w:rsidRPr="00084A0E">
        <w:rPr>
          <w:snapToGrid/>
        </w:rPr>
        <w:t>13.250 and 16 TAC § 24.114, the Commission may</w:t>
      </w:r>
      <w:r w:rsidR="00084A0E" w:rsidRPr="00084A0E">
        <w:rPr>
          <w:snapToGrid/>
        </w:rPr>
        <w:t xml:space="preserve"> </w:t>
      </w:r>
      <w:r w:rsidRPr="00084A0E">
        <w:rPr>
          <w:snapToGrid/>
        </w:rPr>
        <w:t>revoke the CCN pursuant to TWC § 13.254 and 16 TAC § 24.113.</w:t>
      </w:r>
    </w:p>
    <w:p w:rsidR="00F250B5" w:rsidRPr="00084A0E" w:rsidRDefault="00F250B5" w:rsidP="00084A0E">
      <w:pPr>
        <w:pStyle w:val="COLNumbered"/>
        <w:ind w:left="720" w:hanging="720"/>
        <w:rPr>
          <w:snapToGrid/>
        </w:rPr>
      </w:pPr>
      <w:r w:rsidRPr="00084A0E">
        <w:rPr>
          <w:snapToGrid/>
        </w:rPr>
        <w:t>San Jacinto Utility failed to meet the performance requirements for a CCN holder in</w:t>
      </w:r>
      <w:r w:rsidR="00084A0E" w:rsidRPr="00084A0E">
        <w:rPr>
          <w:snapToGrid/>
        </w:rPr>
        <w:t xml:space="preserve"> </w:t>
      </w:r>
      <w:r w:rsidRPr="00084A0E">
        <w:rPr>
          <w:snapToGrid/>
        </w:rPr>
        <w:t>TWC § 13.250 and 16 TAC § 24.114.</w:t>
      </w:r>
    </w:p>
    <w:p w:rsidR="00F250B5" w:rsidRPr="00084A0E" w:rsidRDefault="00F250B5" w:rsidP="00084A0E">
      <w:pPr>
        <w:pStyle w:val="COLNumbered"/>
        <w:ind w:left="720" w:hanging="720"/>
        <w:rPr>
          <w:snapToGrid/>
        </w:rPr>
      </w:pPr>
      <w:r w:rsidRPr="00084A0E">
        <w:rPr>
          <w:snapToGrid/>
        </w:rPr>
        <w:t>San Jacinto Utility is incapable of providing continuous and adequate service in the area</w:t>
      </w:r>
      <w:r w:rsidR="00084A0E" w:rsidRPr="00084A0E">
        <w:rPr>
          <w:snapToGrid/>
        </w:rPr>
        <w:t xml:space="preserve"> </w:t>
      </w:r>
      <w:r w:rsidRPr="00084A0E">
        <w:rPr>
          <w:snapToGrid/>
        </w:rPr>
        <w:t>covered by CCN No. 20606.</w:t>
      </w:r>
    </w:p>
    <w:p w:rsidR="00F250B5" w:rsidRPr="00397E4D" w:rsidRDefault="00F250B5" w:rsidP="00143E81">
      <w:pPr>
        <w:pStyle w:val="COLNumbered"/>
        <w:ind w:left="720" w:hanging="720"/>
        <w:rPr>
          <w:snapToGrid/>
        </w:rPr>
      </w:pPr>
      <w:r w:rsidRPr="00397E4D">
        <w:rPr>
          <w:snapToGrid/>
        </w:rPr>
        <w:t>Issuance of a default order against San Jacinto Utility is appropriate because San Jacinto</w:t>
      </w:r>
      <w:r w:rsidR="00397E4D" w:rsidRPr="00397E4D">
        <w:rPr>
          <w:snapToGrid/>
        </w:rPr>
        <w:t xml:space="preserve"> </w:t>
      </w:r>
      <w:r w:rsidRPr="00397E4D">
        <w:rPr>
          <w:snapToGrid/>
        </w:rPr>
        <w:t>Utility failed to request a hearing within 30 days of service of the notice of an opportunity</w:t>
      </w:r>
      <w:r w:rsidR="00397E4D" w:rsidRPr="00397E4D">
        <w:rPr>
          <w:snapToGrid/>
        </w:rPr>
        <w:t xml:space="preserve"> </w:t>
      </w:r>
      <w:r w:rsidRPr="00397E4D">
        <w:rPr>
          <w:snapToGrid/>
        </w:rPr>
        <w:t>for a hearing, as provided in 16 TAC § 22.183(a).</w:t>
      </w:r>
    </w:p>
    <w:p w:rsidR="00F250B5" w:rsidRPr="00397E4D" w:rsidRDefault="00F250B5" w:rsidP="00397E4D">
      <w:pPr>
        <w:pStyle w:val="COLNumbered"/>
        <w:ind w:left="720" w:hanging="720"/>
        <w:rPr>
          <w:snapToGrid/>
        </w:rPr>
      </w:pPr>
      <w:r w:rsidRPr="00397E4D">
        <w:rPr>
          <w:snapToGrid/>
        </w:rPr>
        <w:t>Pursuant to 16 TAC § 22.183, the requirements for disposition by default have been met</w:t>
      </w:r>
      <w:r w:rsidR="00397E4D" w:rsidRPr="00397E4D">
        <w:rPr>
          <w:snapToGrid/>
        </w:rPr>
        <w:t xml:space="preserve"> </w:t>
      </w:r>
      <w:r w:rsidRPr="00397E4D">
        <w:rPr>
          <w:snapToGrid/>
        </w:rPr>
        <w:t>in this proceeding.</w:t>
      </w:r>
    </w:p>
    <w:p w:rsidR="00F250B5" w:rsidRPr="00F250B5" w:rsidRDefault="00397E4D" w:rsidP="00397E4D">
      <w:pPr>
        <w:pStyle w:val="Heading1"/>
        <w:spacing w:before="360"/>
        <w:rPr>
          <w:snapToGrid/>
        </w:rPr>
      </w:pPr>
      <w:r>
        <w:rPr>
          <w:snapToGrid/>
        </w:rPr>
        <w:t xml:space="preserve"> </w:t>
      </w:r>
      <w:r w:rsidR="00F250B5" w:rsidRPr="00F250B5">
        <w:rPr>
          <w:snapToGrid/>
        </w:rPr>
        <w:t>Ordering Paragraphs</w:t>
      </w:r>
    </w:p>
    <w:p w:rsidR="00F250B5" w:rsidRPr="00F250B5" w:rsidRDefault="00F250B5" w:rsidP="00397E4D">
      <w:pPr>
        <w:pStyle w:val="COLNumbered"/>
        <w:numPr>
          <w:ilvl w:val="0"/>
          <w:numId w:val="0"/>
        </w:numPr>
        <w:ind w:firstLine="720"/>
        <w:rPr>
          <w:snapToGrid/>
        </w:rPr>
      </w:pPr>
      <w:r w:rsidRPr="00F250B5">
        <w:rPr>
          <w:snapToGrid/>
        </w:rPr>
        <w:t>In accordance with these findings of fact and conclusions of law, the Commission issues</w:t>
      </w:r>
      <w:r w:rsidR="00397E4D">
        <w:rPr>
          <w:snapToGrid/>
        </w:rPr>
        <w:t xml:space="preserve"> </w:t>
      </w:r>
      <w:r w:rsidRPr="00F250B5">
        <w:rPr>
          <w:snapToGrid/>
        </w:rPr>
        <w:t>the following order:</w:t>
      </w:r>
    </w:p>
    <w:p w:rsidR="00F250B5" w:rsidRPr="00F250B5" w:rsidRDefault="00F250B5" w:rsidP="009D08C5">
      <w:pPr>
        <w:pStyle w:val="COLNumbered"/>
        <w:rPr>
          <w:snapToGrid/>
        </w:rPr>
      </w:pPr>
      <w:r w:rsidRPr="00F250B5">
        <w:rPr>
          <w:snapToGrid/>
        </w:rPr>
        <w:t>Commission Staff s Petition is granted.</w:t>
      </w:r>
    </w:p>
    <w:p w:rsidR="00F250B5" w:rsidRPr="00F250B5" w:rsidRDefault="00F250B5" w:rsidP="009D08C5">
      <w:pPr>
        <w:pStyle w:val="COLNumbered"/>
        <w:rPr>
          <w:snapToGrid/>
        </w:rPr>
      </w:pPr>
      <w:r w:rsidRPr="00F250B5">
        <w:rPr>
          <w:snapToGrid/>
        </w:rPr>
        <w:t xml:space="preserve">San Jacinto </w:t>
      </w:r>
      <w:r w:rsidR="00397E4D">
        <w:rPr>
          <w:snapToGrid/>
        </w:rPr>
        <w:t>Utility’</w:t>
      </w:r>
      <w:r w:rsidRPr="00F250B5">
        <w:rPr>
          <w:snapToGrid/>
        </w:rPr>
        <w:t>s CCN No. 20606 is revoked.</w:t>
      </w:r>
    </w:p>
    <w:p w:rsidR="00F250B5" w:rsidRPr="00397E4D" w:rsidRDefault="00F250B5" w:rsidP="00397E4D">
      <w:pPr>
        <w:pStyle w:val="COLNumbered"/>
        <w:ind w:left="720" w:hanging="720"/>
        <w:rPr>
          <w:snapToGrid/>
        </w:rPr>
      </w:pPr>
      <w:r w:rsidRPr="00397E4D">
        <w:rPr>
          <w:snapToGrid/>
        </w:rPr>
        <w:lastRenderedPageBreak/>
        <w:t>The Commission shall not be constrained in any manner from requiring additional action</w:t>
      </w:r>
      <w:r w:rsidR="00397E4D" w:rsidRPr="00397E4D">
        <w:rPr>
          <w:snapToGrid/>
        </w:rPr>
        <w:t xml:space="preserve"> </w:t>
      </w:r>
      <w:r w:rsidRPr="00397E4D">
        <w:rPr>
          <w:snapToGrid/>
        </w:rPr>
        <w:t>or penalties for violations</w:t>
      </w:r>
      <w:r w:rsidR="00731A5E">
        <w:rPr>
          <w:snapToGrid/>
        </w:rPr>
        <w:t xml:space="preserve"> that are not raised here</w:t>
      </w:r>
      <w:r w:rsidR="00731A5E" w:rsidRPr="00397E4D">
        <w:rPr>
          <w:snapToGrid/>
        </w:rPr>
        <w:t>.</w:t>
      </w:r>
    </w:p>
    <w:p w:rsidR="00967322" w:rsidRPr="00F250B5" w:rsidRDefault="00F250B5" w:rsidP="00397E4D">
      <w:pPr>
        <w:pStyle w:val="COLNumbered"/>
        <w:ind w:left="720" w:hanging="720"/>
      </w:pPr>
      <w:r w:rsidRPr="00397E4D">
        <w:rPr>
          <w:snapToGrid/>
        </w:rPr>
        <w:t>All other motions, requests for entry of specific findings of fact and conclusions of law,</w:t>
      </w:r>
      <w:r w:rsidR="00397E4D" w:rsidRPr="00397E4D">
        <w:rPr>
          <w:snapToGrid/>
        </w:rPr>
        <w:t xml:space="preserve"> </w:t>
      </w:r>
      <w:r w:rsidRPr="00397E4D">
        <w:rPr>
          <w:snapToGrid/>
        </w:rPr>
        <w:t>and any other request for general or specific relief, if not expressly granted herein, are</w:t>
      </w:r>
      <w:r w:rsidR="00397E4D" w:rsidRPr="00397E4D">
        <w:rPr>
          <w:snapToGrid/>
        </w:rPr>
        <w:t xml:space="preserve"> </w:t>
      </w:r>
      <w:r w:rsidRPr="00397E4D">
        <w:rPr>
          <w:snapToGrid/>
        </w:rPr>
        <w:t>denied.</w:t>
      </w:r>
    </w:p>
    <w:p w:rsidR="00967322" w:rsidRPr="00F250B5" w:rsidRDefault="00967322" w:rsidP="00897171">
      <w:pPr>
        <w:keepNext/>
        <w:spacing w:before="240"/>
        <w:ind w:firstLine="720"/>
        <w:rPr>
          <w:b/>
          <w:szCs w:val="24"/>
        </w:rPr>
      </w:pPr>
      <w:r w:rsidRPr="00F250B5">
        <w:rPr>
          <w:b/>
          <w:szCs w:val="24"/>
        </w:rPr>
        <w:t xml:space="preserve">SIGNED AT AUSTIN, TEXAS the </w:t>
      </w:r>
      <w:r w:rsidRPr="00F250B5">
        <w:rPr>
          <w:szCs w:val="24"/>
        </w:rPr>
        <w:t xml:space="preserve">______ </w:t>
      </w:r>
      <w:r w:rsidRPr="00F250B5">
        <w:rPr>
          <w:b/>
          <w:szCs w:val="24"/>
        </w:rPr>
        <w:t xml:space="preserve">day of </w:t>
      </w:r>
      <w:r w:rsidR="00397E4D">
        <w:rPr>
          <w:b/>
          <w:szCs w:val="24"/>
        </w:rPr>
        <w:t>February 2016.</w:t>
      </w:r>
    </w:p>
    <w:p w:rsidR="00967322" w:rsidRPr="00F250B5" w:rsidRDefault="00967322">
      <w:pPr>
        <w:keepNext/>
        <w:tabs>
          <w:tab w:val="left" w:pos="3600"/>
        </w:tabs>
        <w:rPr>
          <w:szCs w:val="24"/>
        </w:rPr>
      </w:pPr>
    </w:p>
    <w:p w:rsidR="008F66B2" w:rsidRPr="00F250B5" w:rsidRDefault="008F66B2" w:rsidP="00397E4D">
      <w:pPr>
        <w:pStyle w:val="BodyText"/>
        <w:keepNext/>
        <w:ind w:left="3330" w:firstLine="0"/>
        <w:rPr>
          <w:b/>
          <w:szCs w:val="24"/>
        </w:rPr>
      </w:pPr>
      <w:r w:rsidRPr="00F250B5">
        <w:rPr>
          <w:b/>
          <w:szCs w:val="24"/>
        </w:rPr>
        <w:t>PUBLIC UTILITY COMMISSION OF TEXAS</w:t>
      </w:r>
    </w:p>
    <w:p w:rsidR="008F66B2" w:rsidRPr="00F250B5" w:rsidRDefault="008F66B2" w:rsidP="008F66B2">
      <w:pPr>
        <w:keepNext/>
        <w:tabs>
          <w:tab w:val="left" w:pos="2880"/>
          <w:tab w:val="left" w:pos="8640"/>
        </w:tabs>
        <w:rPr>
          <w:b/>
          <w:szCs w:val="24"/>
        </w:rPr>
      </w:pPr>
    </w:p>
    <w:p w:rsidR="00FD6764" w:rsidRPr="00F250B5" w:rsidRDefault="00FD6764" w:rsidP="008F66B2">
      <w:pPr>
        <w:keepNext/>
        <w:tabs>
          <w:tab w:val="left" w:pos="2880"/>
          <w:tab w:val="left" w:pos="8640"/>
        </w:tabs>
        <w:rPr>
          <w:b/>
          <w:szCs w:val="24"/>
        </w:rPr>
      </w:pPr>
    </w:p>
    <w:p w:rsidR="001F7869" w:rsidRPr="00F250B5" w:rsidRDefault="001F7869" w:rsidP="008F66B2">
      <w:pPr>
        <w:keepNext/>
        <w:tabs>
          <w:tab w:val="left" w:pos="2880"/>
          <w:tab w:val="left" w:pos="8640"/>
        </w:tabs>
        <w:rPr>
          <w:b/>
          <w:szCs w:val="24"/>
        </w:rPr>
      </w:pPr>
    </w:p>
    <w:p w:rsidR="008F66B2" w:rsidRPr="00F250B5" w:rsidRDefault="00FD6764" w:rsidP="00397E4D">
      <w:pPr>
        <w:keepNext/>
        <w:tabs>
          <w:tab w:val="left" w:pos="3330"/>
          <w:tab w:val="left" w:pos="8370"/>
        </w:tabs>
        <w:rPr>
          <w:b/>
          <w:szCs w:val="24"/>
        </w:rPr>
      </w:pPr>
      <w:r w:rsidRPr="00F250B5">
        <w:rPr>
          <w:b/>
          <w:szCs w:val="24"/>
        </w:rPr>
        <w:tab/>
      </w:r>
      <w:r w:rsidR="008F66B2" w:rsidRPr="00F250B5">
        <w:rPr>
          <w:b/>
          <w:szCs w:val="24"/>
          <w:u w:val="single"/>
        </w:rPr>
        <w:tab/>
      </w:r>
      <w:r w:rsidR="00397E4D">
        <w:rPr>
          <w:b/>
          <w:szCs w:val="24"/>
          <w:u w:val="single"/>
        </w:rPr>
        <w:t>____</w:t>
      </w:r>
    </w:p>
    <w:p w:rsidR="008F66B2" w:rsidRPr="00F250B5" w:rsidRDefault="008F66B2" w:rsidP="00397E4D">
      <w:pPr>
        <w:keepNext/>
        <w:tabs>
          <w:tab w:val="left" w:pos="3330"/>
          <w:tab w:val="left" w:pos="8640"/>
        </w:tabs>
        <w:rPr>
          <w:b/>
          <w:szCs w:val="24"/>
        </w:rPr>
      </w:pPr>
      <w:r w:rsidRPr="00F250B5">
        <w:rPr>
          <w:b/>
          <w:szCs w:val="24"/>
        </w:rPr>
        <w:tab/>
      </w:r>
      <w:r w:rsidR="002868A2" w:rsidRPr="00F250B5">
        <w:rPr>
          <w:b/>
          <w:szCs w:val="24"/>
        </w:rPr>
        <w:t>DONNA L. NELSON</w:t>
      </w:r>
      <w:r w:rsidR="00680DE9" w:rsidRPr="00F250B5">
        <w:rPr>
          <w:b/>
          <w:szCs w:val="24"/>
        </w:rPr>
        <w:t>, CHAIRMAN</w:t>
      </w:r>
    </w:p>
    <w:p w:rsidR="008F66B2" w:rsidRPr="00F250B5" w:rsidRDefault="008F66B2" w:rsidP="00397E4D">
      <w:pPr>
        <w:keepNext/>
        <w:tabs>
          <w:tab w:val="left" w:pos="3330"/>
          <w:tab w:val="left" w:pos="8640"/>
        </w:tabs>
        <w:rPr>
          <w:b/>
          <w:szCs w:val="24"/>
        </w:rPr>
      </w:pPr>
    </w:p>
    <w:p w:rsidR="008F66B2" w:rsidRPr="00F250B5" w:rsidRDefault="008F66B2" w:rsidP="00397E4D">
      <w:pPr>
        <w:keepNext/>
        <w:tabs>
          <w:tab w:val="left" w:pos="3330"/>
          <w:tab w:val="left" w:pos="8640"/>
        </w:tabs>
        <w:rPr>
          <w:b/>
          <w:szCs w:val="24"/>
        </w:rPr>
      </w:pPr>
    </w:p>
    <w:p w:rsidR="008F66B2" w:rsidRPr="00F250B5" w:rsidRDefault="008F66B2" w:rsidP="00397E4D">
      <w:pPr>
        <w:keepNext/>
        <w:tabs>
          <w:tab w:val="left" w:pos="3330"/>
          <w:tab w:val="left" w:pos="8640"/>
        </w:tabs>
        <w:rPr>
          <w:b/>
          <w:szCs w:val="24"/>
        </w:rPr>
      </w:pPr>
    </w:p>
    <w:p w:rsidR="008F66B2" w:rsidRPr="00F250B5" w:rsidRDefault="008F66B2" w:rsidP="00397E4D">
      <w:pPr>
        <w:keepNext/>
        <w:tabs>
          <w:tab w:val="left" w:pos="3330"/>
          <w:tab w:val="left" w:pos="8370"/>
        </w:tabs>
        <w:rPr>
          <w:b/>
          <w:szCs w:val="24"/>
        </w:rPr>
      </w:pPr>
      <w:r w:rsidRPr="00F250B5">
        <w:rPr>
          <w:b/>
          <w:szCs w:val="24"/>
        </w:rPr>
        <w:tab/>
      </w:r>
      <w:r w:rsidRPr="00F250B5">
        <w:rPr>
          <w:b/>
          <w:szCs w:val="24"/>
          <w:u w:val="single"/>
        </w:rPr>
        <w:tab/>
      </w:r>
      <w:r w:rsidR="00397E4D">
        <w:rPr>
          <w:b/>
          <w:szCs w:val="24"/>
          <w:u w:val="single"/>
        </w:rPr>
        <w:t>____</w:t>
      </w:r>
    </w:p>
    <w:p w:rsidR="008F66B2" w:rsidRPr="00F250B5" w:rsidRDefault="008F66B2" w:rsidP="00397E4D">
      <w:pPr>
        <w:keepNext/>
        <w:tabs>
          <w:tab w:val="left" w:pos="3330"/>
          <w:tab w:val="left" w:pos="8640"/>
        </w:tabs>
        <w:rPr>
          <w:b/>
          <w:szCs w:val="24"/>
        </w:rPr>
      </w:pPr>
      <w:r w:rsidRPr="00F250B5">
        <w:rPr>
          <w:b/>
          <w:szCs w:val="24"/>
        </w:rPr>
        <w:tab/>
      </w:r>
      <w:r w:rsidR="002A1501" w:rsidRPr="00F250B5">
        <w:rPr>
          <w:b/>
          <w:szCs w:val="24"/>
        </w:rPr>
        <w:t>KENNETH W. ANDERSON, JR.</w:t>
      </w:r>
      <w:r w:rsidR="00C36161" w:rsidRPr="00F250B5">
        <w:rPr>
          <w:b/>
          <w:szCs w:val="24"/>
        </w:rPr>
        <w:t>, COMMISSIONER</w:t>
      </w:r>
    </w:p>
    <w:p w:rsidR="00F46A0E" w:rsidRPr="00F250B5" w:rsidRDefault="00F46A0E" w:rsidP="00397E4D">
      <w:pPr>
        <w:keepNext/>
        <w:tabs>
          <w:tab w:val="left" w:pos="3330"/>
          <w:tab w:val="left" w:pos="8640"/>
        </w:tabs>
        <w:rPr>
          <w:b/>
          <w:szCs w:val="24"/>
        </w:rPr>
      </w:pPr>
    </w:p>
    <w:p w:rsidR="00F46A0E" w:rsidRPr="00F250B5" w:rsidRDefault="00F46A0E" w:rsidP="00397E4D">
      <w:pPr>
        <w:keepNext/>
        <w:tabs>
          <w:tab w:val="left" w:pos="3330"/>
          <w:tab w:val="left" w:pos="8640"/>
        </w:tabs>
        <w:rPr>
          <w:b/>
          <w:szCs w:val="24"/>
        </w:rPr>
      </w:pPr>
    </w:p>
    <w:p w:rsidR="00F46A0E" w:rsidRPr="00F250B5" w:rsidRDefault="00F46A0E" w:rsidP="00397E4D">
      <w:pPr>
        <w:keepNext/>
        <w:tabs>
          <w:tab w:val="left" w:pos="3330"/>
          <w:tab w:val="left" w:pos="8640"/>
        </w:tabs>
        <w:rPr>
          <w:b/>
          <w:szCs w:val="24"/>
        </w:rPr>
      </w:pPr>
    </w:p>
    <w:p w:rsidR="00F46A0E" w:rsidRPr="00F250B5" w:rsidRDefault="00F46A0E" w:rsidP="00397E4D">
      <w:pPr>
        <w:keepNext/>
        <w:tabs>
          <w:tab w:val="left" w:pos="3330"/>
          <w:tab w:val="left" w:pos="8370"/>
        </w:tabs>
        <w:rPr>
          <w:b/>
          <w:szCs w:val="24"/>
        </w:rPr>
      </w:pPr>
      <w:r w:rsidRPr="00F250B5">
        <w:rPr>
          <w:b/>
          <w:szCs w:val="24"/>
        </w:rPr>
        <w:tab/>
      </w:r>
      <w:r w:rsidRPr="00F250B5">
        <w:rPr>
          <w:b/>
          <w:szCs w:val="24"/>
          <w:u w:val="single"/>
        </w:rPr>
        <w:tab/>
      </w:r>
      <w:r w:rsidR="00397E4D">
        <w:rPr>
          <w:b/>
          <w:szCs w:val="24"/>
          <w:u w:val="single"/>
        </w:rPr>
        <w:t>____</w:t>
      </w:r>
    </w:p>
    <w:p w:rsidR="00F46A0E" w:rsidRPr="00F250B5" w:rsidRDefault="00F46A0E" w:rsidP="00397E4D">
      <w:pPr>
        <w:keepNext/>
        <w:tabs>
          <w:tab w:val="left" w:pos="3330"/>
          <w:tab w:val="left" w:pos="8640"/>
        </w:tabs>
        <w:rPr>
          <w:b/>
          <w:szCs w:val="24"/>
        </w:rPr>
      </w:pPr>
      <w:r w:rsidRPr="00F250B5">
        <w:rPr>
          <w:b/>
          <w:szCs w:val="24"/>
        </w:rPr>
        <w:tab/>
      </w:r>
      <w:r w:rsidR="0010502B" w:rsidRPr="00F250B5">
        <w:rPr>
          <w:b/>
          <w:szCs w:val="24"/>
        </w:rPr>
        <w:t>BRANDY MARTY</w:t>
      </w:r>
      <w:r w:rsidR="00FB52D3" w:rsidRPr="00F250B5">
        <w:rPr>
          <w:b/>
          <w:szCs w:val="24"/>
        </w:rPr>
        <w:t xml:space="preserve"> MARQUEZ</w:t>
      </w:r>
      <w:r w:rsidRPr="00F250B5">
        <w:rPr>
          <w:b/>
          <w:szCs w:val="24"/>
        </w:rPr>
        <w:t>, COMMISSIONER</w:t>
      </w:r>
    </w:p>
    <w:p w:rsidR="008F66B2" w:rsidRPr="00F250B5" w:rsidRDefault="008F66B2">
      <w:pPr>
        <w:keepNext/>
        <w:rPr>
          <w:szCs w:val="24"/>
        </w:rPr>
      </w:pPr>
    </w:p>
    <w:p w:rsidR="008F66B2" w:rsidRPr="00F250B5" w:rsidRDefault="008F66B2">
      <w:pPr>
        <w:keepNext/>
        <w:rPr>
          <w:szCs w:val="24"/>
        </w:rPr>
      </w:pPr>
    </w:p>
    <w:p w:rsidR="008F66B2" w:rsidRPr="00F250B5" w:rsidRDefault="008F66B2">
      <w:pPr>
        <w:keepNext/>
        <w:rPr>
          <w:szCs w:val="24"/>
        </w:rPr>
      </w:pPr>
    </w:p>
    <w:p w:rsidR="00AD3AF7" w:rsidRPr="00397E4D" w:rsidRDefault="00967322" w:rsidP="00AD3AF7">
      <w:pPr>
        <w:keepNext/>
        <w:rPr>
          <w:sz w:val="16"/>
          <w:szCs w:val="16"/>
        </w:rPr>
      </w:pPr>
      <w:r w:rsidRPr="00397E4D">
        <w:rPr>
          <w:sz w:val="16"/>
          <w:szCs w:val="16"/>
        </w:rPr>
        <w:fldChar w:fldCharType="begin"/>
      </w:r>
      <w:r w:rsidRPr="00397E4D">
        <w:rPr>
          <w:sz w:val="16"/>
          <w:szCs w:val="16"/>
        </w:rPr>
        <w:instrText xml:space="preserve"> FILENAME \* Lower\p \* MERGEFORMAT </w:instrText>
      </w:r>
      <w:r w:rsidRPr="00397E4D">
        <w:rPr>
          <w:sz w:val="16"/>
          <w:szCs w:val="16"/>
        </w:rPr>
        <w:fldChar w:fldCharType="separate"/>
      </w:r>
      <w:r w:rsidR="00D55B1A">
        <w:rPr>
          <w:noProof/>
          <w:sz w:val="16"/>
          <w:szCs w:val="16"/>
        </w:rPr>
        <w:t>q:\cadm\orders\final\45000\45276defaultorder.docx</w:t>
      </w:r>
      <w:r w:rsidRPr="00397E4D">
        <w:rPr>
          <w:sz w:val="16"/>
          <w:szCs w:val="16"/>
        </w:rPr>
        <w:fldChar w:fldCharType="end"/>
      </w:r>
      <w:r w:rsidR="00397E4D" w:rsidRPr="00397E4D">
        <w:rPr>
          <w:sz w:val="16"/>
          <w:szCs w:val="16"/>
        </w:rPr>
        <w:t xml:space="preserve">  </w:t>
      </w:r>
    </w:p>
    <w:p w:rsidR="00AD3AF7" w:rsidRPr="00F250B5" w:rsidRDefault="00AD3AF7">
      <w:pPr>
        <w:rPr>
          <w:szCs w:val="24"/>
        </w:rPr>
      </w:pPr>
    </w:p>
    <w:sectPr w:rsidR="00AD3AF7" w:rsidRPr="00F250B5" w:rsidSect="001F7869">
      <w:headerReference w:type="default" r:id="rId8"/>
      <w:pgSz w:w="12240" w:h="15840" w:code="1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4D16" w:rsidRDefault="00C84D16">
      <w:r>
        <w:separator/>
      </w:r>
    </w:p>
  </w:endnote>
  <w:endnote w:type="continuationSeparator" w:id="0">
    <w:p w:rsidR="00C84D16" w:rsidRDefault="00C84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4D16" w:rsidRDefault="00C84D16">
      <w:r>
        <w:separator/>
      </w:r>
    </w:p>
  </w:footnote>
  <w:footnote w:type="continuationSeparator" w:id="0">
    <w:p w:rsidR="00C84D16" w:rsidRDefault="00C84D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4B7E" w:rsidRDefault="00DB4B7E" w:rsidP="009D08C5">
    <w:pPr>
      <w:pStyle w:val="Header"/>
      <w:tabs>
        <w:tab w:val="clear" w:pos="4320"/>
        <w:tab w:val="clear" w:pos="8640"/>
        <w:tab w:val="center" w:pos="4770"/>
        <w:tab w:val="right" w:pos="9360"/>
      </w:tabs>
      <w:rPr>
        <w:rStyle w:val="PageNumber"/>
      </w:rPr>
    </w:pPr>
    <w:r>
      <w:t xml:space="preserve">Docket No. </w:t>
    </w:r>
    <w:r w:rsidR="009D08C5">
      <w:t>45276</w:t>
    </w:r>
    <w:r>
      <w:tab/>
    </w:r>
    <w:r w:rsidR="009D08C5">
      <w:t>Default</w:t>
    </w:r>
    <w:r>
      <w:t xml:space="preserve"> Order</w:t>
    </w:r>
    <w:r>
      <w:tab/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36E89"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of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36E89">
      <w:rPr>
        <w:rStyle w:val="PageNumber"/>
        <w:noProof/>
      </w:rPr>
      <w:t>4</w:t>
    </w:r>
    <w:r>
      <w:rPr>
        <w:rStyle w:val="PageNumber"/>
      </w:rPr>
      <w:fldChar w:fldCharType="end"/>
    </w:r>
  </w:p>
  <w:p w:rsidR="00DB4B7E" w:rsidRDefault="00DB4B7E">
    <w:pPr>
      <w:pStyle w:val="Header"/>
      <w:rPr>
        <w:rStyle w:val="PageNumber"/>
      </w:rPr>
    </w:pPr>
  </w:p>
  <w:p w:rsidR="00DB4B7E" w:rsidRDefault="00DB4B7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C7726"/>
    <w:multiLevelType w:val="singleLevel"/>
    <w:tmpl w:val="C97412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" w15:restartNumberingAfterBreak="0">
    <w:nsid w:val="04056DB9"/>
    <w:multiLevelType w:val="multilevel"/>
    <w:tmpl w:val="41CEC7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0A8F3D5E"/>
    <w:multiLevelType w:val="singleLevel"/>
    <w:tmpl w:val="9470F582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3" w15:restartNumberingAfterBreak="0">
    <w:nsid w:val="182039B5"/>
    <w:multiLevelType w:val="multilevel"/>
    <w:tmpl w:val="E9202C34"/>
    <w:lvl w:ilvl="0">
      <w:start w:val="1"/>
      <w:numFmt w:val="upperRoman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pStyle w:val="Heading5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4" w15:restartNumberingAfterBreak="0">
    <w:nsid w:val="2067448E"/>
    <w:multiLevelType w:val="multilevel"/>
    <w:tmpl w:val="99D05716"/>
    <w:lvl w:ilvl="0">
      <w:start w:val="1"/>
      <w:numFmt w:val="upperRoman"/>
      <w:pStyle w:val="OrderHeading1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pStyle w:val="OrderHeading3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pStyle w:val="OrderHeading4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pStyle w:val="OrderHeading5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5" w15:restartNumberingAfterBreak="0">
    <w:nsid w:val="6F502CE1"/>
    <w:multiLevelType w:val="singleLevel"/>
    <w:tmpl w:val="D8D863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6" w15:restartNumberingAfterBreak="0">
    <w:nsid w:val="6F6B1C74"/>
    <w:multiLevelType w:val="multilevel"/>
    <w:tmpl w:val="CA0491EE"/>
    <w:lvl w:ilvl="0">
      <w:start w:val="1"/>
      <w:numFmt w:val="upperRoman"/>
      <w:pStyle w:val="Heading1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pStyle w:val="COLNumbered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pStyle w:val="OrderingNumbered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num w:numId="1">
    <w:abstractNumId w:val="6"/>
  </w:num>
  <w:num w:numId="2">
    <w:abstractNumId w:val="6"/>
  </w:num>
  <w:num w:numId="3">
    <w:abstractNumId w:val="6"/>
  </w:num>
  <w:num w:numId="4">
    <w:abstractNumId w:val="6"/>
  </w:num>
  <w:num w:numId="5">
    <w:abstractNumId w:val="0"/>
  </w:num>
  <w:num w:numId="6">
    <w:abstractNumId w:val="5"/>
  </w:num>
  <w:num w:numId="7">
    <w:abstractNumId w:val="5"/>
    <w:lvlOverride w:ilvl="0">
      <w:startOverride w:val="1"/>
    </w:lvlOverride>
  </w:num>
  <w:num w:numId="8">
    <w:abstractNumId w:val="2"/>
  </w:num>
  <w:num w:numId="9">
    <w:abstractNumId w:val="3"/>
  </w:num>
  <w:num w:numId="10">
    <w:abstractNumId w:val="6"/>
  </w:num>
  <w:num w:numId="11">
    <w:abstractNumId w:val="6"/>
  </w:num>
  <w:num w:numId="12">
    <w:abstractNumId w:val="3"/>
  </w:num>
  <w:num w:numId="13">
    <w:abstractNumId w:val="6"/>
  </w:num>
  <w:num w:numId="14">
    <w:abstractNumId w:val="3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6"/>
  </w:num>
  <w:num w:numId="20">
    <w:abstractNumId w:val="3"/>
  </w:num>
  <w:num w:numId="21">
    <w:abstractNumId w:val="4"/>
  </w:num>
  <w:num w:numId="22">
    <w:abstractNumId w:val="4"/>
  </w:num>
  <w:num w:numId="23">
    <w:abstractNumId w:val="4"/>
  </w:num>
  <w:num w:numId="24">
    <w:abstractNumId w:val="4"/>
  </w:num>
  <w:num w:numId="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D16"/>
    <w:rsid w:val="00040455"/>
    <w:rsid w:val="00077D4A"/>
    <w:rsid w:val="000812EE"/>
    <w:rsid w:val="00084A0E"/>
    <w:rsid w:val="000C1AB7"/>
    <w:rsid w:val="0010502B"/>
    <w:rsid w:val="001F7869"/>
    <w:rsid w:val="002868A2"/>
    <w:rsid w:val="002978B2"/>
    <w:rsid w:val="002A1501"/>
    <w:rsid w:val="002C2B5C"/>
    <w:rsid w:val="00336E89"/>
    <w:rsid w:val="0036472C"/>
    <w:rsid w:val="00376FC3"/>
    <w:rsid w:val="00397E4D"/>
    <w:rsid w:val="003B45AE"/>
    <w:rsid w:val="003E1BD1"/>
    <w:rsid w:val="003E3C10"/>
    <w:rsid w:val="00415C67"/>
    <w:rsid w:val="00482361"/>
    <w:rsid w:val="004B1C7B"/>
    <w:rsid w:val="004C31B3"/>
    <w:rsid w:val="00580522"/>
    <w:rsid w:val="006633C6"/>
    <w:rsid w:val="00680DE9"/>
    <w:rsid w:val="006E2930"/>
    <w:rsid w:val="00731A5E"/>
    <w:rsid w:val="00772C9D"/>
    <w:rsid w:val="007C59E3"/>
    <w:rsid w:val="008330B3"/>
    <w:rsid w:val="008439DC"/>
    <w:rsid w:val="00852E35"/>
    <w:rsid w:val="008556A7"/>
    <w:rsid w:val="00896CE7"/>
    <w:rsid w:val="00897171"/>
    <w:rsid w:val="008A1D27"/>
    <w:rsid w:val="008D3357"/>
    <w:rsid w:val="008F66B2"/>
    <w:rsid w:val="00957372"/>
    <w:rsid w:val="00967322"/>
    <w:rsid w:val="00977223"/>
    <w:rsid w:val="009A287F"/>
    <w:rsid w:val="009B61FA"/>
    <w:rsid w:val="009D08C5"/>
    <w:rsid w:val="00AD3AF7"/>
    <w:rsid w:val="00B16C4B"/>
    <w:rsid w:val="00BB22CB"/>
    <w:rsid w:val="00C36161"/>
    <w:rsid w:val="00C36761"/>
    <w:rsid w:val="00C84D16"/>
    <w:rsid w:val="00C93FA2"/>
    <w:rsid w:val="00CD78C8"/>
    <w:rsid w:val="00CF40A4"/>
    <w:rsid w:val="00D0614C"/>
    <w:rsid w:val="00D0672D"/>
    <w:rsid w:val="00D10BD6"/>
    <w:rsid w:val="00D276F2"/>
    <w:rsid w:val="00D55B1A"/>
    <w:rsid w:val="00DB4B7E"/>
    <w:rsid w:val="00DC61F9"/>
    <w:rsid w:val="00E0317C"/>
    <w:rsid w:val="00E0440D"/>
    <w:rsid w:val="00E63DEF"/>
    <w:rsid w:val="00F250B5"/>
    <w:rsid w:val="00F46A0E"/>
    <w:rsid w:val="00F533B1"/>
    <w:rsid w:val="00FB52D3"/>
    <w:rsid w:val="00FB754A"/>
    <w:rsid w:val="00FD6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20E4E0D-BA1C-4639-B6D3-80A3EBE9A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59E3"/>
    <w:rPr>
      <w:snapToGrid w:val="0"/>
      <w:sz w:val="24"/>
    </w:rPr>
  </w:style>
  <w:style w:type="paragraph" w:styleId="Heading1">
    <w:name w:val="heading 1"/>
    <w:basedOn w:val="Normal"/>
    <w:next w:val="BodyText"/>
    <w:qFormat/>
    <w:rsid w:val="007C59E3"/>
    <w:pPr>
      <w:keepNext/>
      <w:numPr>
        <w:numId w:val="19"/>
      </w:numPr>
      <w:spacing w:before="480" w:after="120"/>
      <w:jc w:val="center"/>
      <w:outlineLvl w:val="0"/>
    </w:pPr>
    <w:rPr>
      <w:b/>
      <w:szCs w:val="24"/>
    </w:rPr>
  </w:style>
  <w:style w:type="paragraph" w:styleId="Heading2">
    <w:name w:val="heading 2"/>
    <w:basedOn w:val="Normal"/>
    <w:next w:val="BodyText"/>
    <w:link w:val="Heading2Char"/>
    <w:qFormat/>
    <w:rsid w:val="007C59E3"/>
    <w:pPr>
      <w:keepNext/>
      <w:numPr>
        <w:ilvl w:val="1"/>
        <w:numId w:val="25"/>
      </w:numPr>
      <w:spacing w:before="360" w:after="120"/>
      <w:jc w:val="center"/>
      <w:outlineLvl w:val="1"/>
    </w:pPr>
    <w:rPr>
      <w:b/>
      <w:szCs w:val="24"/>
    </w:rPr>
  </w:style>
  <w:style w:type="paragraph" w:styleId="Heading3">
    <w:name w:val="heading 3"/>
    <w:basedOn w:val="Normal"/>
    <w:next w:val="BodyText"/>
    <w:link w:val="Heading3Char"/>
    <w:qFormat/>
    <w:rsid w:val="007C59E3"/>
    <w:pPr>
      <w:keepNext/>
      <w:spacing w:before="240" w:after="120"/>
      <w:outlineLvl w:val="2"/>
    </w:pPr>
    <w:rPr>
      <w:b/>
      <w:szCs w:val="24"/>
    </w:rPr>
  </w:style>
  <w:style w:type="paragraph" w:styleId="Heading4">
    <w:name w:val="heading 4"/>
    <w:basedOn w:val="Normal"/>
    <w:next w:val="BodyText"/>
    <w:qFormat/>
    <w:rsid w:val="007C59E3"/>
    <w:pPr>
      <w:keepNext/>
      <w:spacing w:before="240" w:after="120"/>
      <w:outlineLvl w:val="3"/>
    </w:pPr>
    <w:rPr>
      <w:b/>
      <w:szCs w:val="24"/>
    </w:rPr>
  </w:style>
  <w:style w:type="paragraph" w:styleId="Heading5">
    <w:name w:val="heading 5"/>
    <w:basedOn w:val="Normal"/>
    <w:next w:val="BodyText"/>
    <w:qFormat/>
    <w:rsid w:val="007C59E3"/>
    <w:pPr>
      <w:keepNext/>
      <w:numPr>
        <w:ilvl w:val="4"/>
        <w:numId w:val="20"/>
      </w:numPr>
      <w:spacing w:before="240" w:after="60"/>
      <w:outlineLvl w:val="4"/>
    </w:pPr>
    <w:rPr>
      <w:b/>
      <w:sz w:val="22"/>
      <w:szCs w:val="22"/>
    </w:rPr>
  </w:style>
  <w:style w:type="paragraph" w:styleId="Heading6">
    <w:name w:val="heading 6"/>
    <w:aliases w:val="FOF or COL Subheading"/>
    <w:basedOn w:val="Normal"/>
    <w:next w:val="FOFCOL"/>
    <w:qFormat/>
    <w:rsid w:val="007C59E3"/>
    <w:pPr>
      <w:keepNext/>
      <w:spacing w:before="240" w:after="60"/>
      <w:outlineLvl w:val="5"/>
    </w:pPr>
    <w:rPr>
      <w:b/>
      <w:i/>
      <w:sz w:val="22"/>
      <w:szCs w:val="22"/>
      <w:u w:val="singl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7C59E3"/>
    <w:pPr>
      <w:spacing w:before="240" w:after="60"/>
      <w:outlineLvl w:val="6"/>
    </w:pPr>
    <w:rPr>
      <w:rFonts w:ascii="Calibri" w:hAnsi="Calibri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7C59E3"/>
    <w:pPr>
      <w:spacing w:before="240" w:after="60"/>
      <w:outlineLvl w:val="7"/>
    </w:pPr>
    <w:rPr>
      <w:rFonts w:ascii="Calibri" w:hAnsi="Calibri"/>
      <w:i/>
      <w:iCs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7C59E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before="120" w:line="360" w:lineRule="auto"/>
      <w:ind w:firstLine="720"/>
      <w:jc w:val="both"/>
    </w:pPr>
  </w:style>
  <w:style w:type="paragraph" w:customStyle="1" w:styleId="TitleFront">
    <w:name w:val="TitleFront"/>
    <w:basedOn w:val="Title"/>
    <w:rsid w:val="006E2930"/>
  </w:style>
  <w:style w:type="paragraph" w:customStyle="1" w:styleId="FOFCOL">
    <w:name w:val="FOF/COL"/>
    <w:basedOn w:val="BodyText"/>
    <w:pPr>
      <w:ind w:left="720" w:hanging="720"/>
    </w:pPr>
  </w:style>
  <w:style w:type="paragraph" w:styleId="Footer">
    <w:name w:val="footer"/>
    <w:basedOn w:val="Normal"/>
    <w:pPr>
      <w:widowControl w:val="0"/>
      <w:tabs>
        <w:tab w:val="center" w:pos="4320"/>
        <w:tab w:val="right" w:pos="8640"/>
      </w:tabs>
    </w:pPr>
  </w:style>
  <w:style w:type="character" w:styleId="FootnoteReference">
    <w:name w:val="footnote reference"/>
    <w:semiHidden/>
    <w:rPr>
      <w:vertAlign w:val="superscript"/>
    </w:rPr>
  </w:style>
  <w:style w:type="paragraph" w:styleId="FootnoteText">
    <w:name w:val="footnote text"/>
    <w:basedOn w:val="Normal"/>
    <w:semiHidden/>
    <w:pPr>
      <w:spacing w:before="120"/>
      <w:ind w:firstLine="720"/>
      <w:jc w:val="both"/>
    </w:pPr>
    <w:rPr>
      <w:sz w:val="20"/>
    </w:rPr>
  </w:style>
  <w:style w:type="paragraph" w:styleId="Header">
    <w:name w:val="header"/>
    <w:basedOn w:val="Normal"/>
    <w:pPr>
      <w:widowControl w:val="0"/>
      <w:tabs>
        <w:tab w:val="center" w:pos="4320"/>
        <w:tab w:val="right" w:pos="8640"/>
      </w:tabs>
    </w:pPr>
    <w:rPr>
      <w:b/>
      <w:sz w:val="20"/>
    </w:rPr>
  </w:style>
  <w:style w:type="character" w:styleId="PageNumber">
    <w:name w:val="page number"/>
    <w:basedOn w:val="DefaultParagraphFont"/>
  </w:style>
  <w:style w:type="paragraph" w:styleId="Title">
    <w:name w:val="Title"/>
    <w:basedOn w:val="Normal"/>
    <w:qFormat/>
    <w:rsid w:val="007C59E3"/>
    <w:pPr>
      <w:spacing w:before="480" w:after="480"/>
      <w:jc w:val="center"/>
    </w:pPr>
    <w:rPr>
      <w:b/>
    </w:rPr>
  </w:style>
  <w:style w:type="paragraph" w:styleId="TOC1">
    <w:name w:val="toc 1"/>
    <w:basedOn w:val="Normal"/>
    <w:next w:val="Normal"/>
    <w:autoRedefine/>
    <w:semiHidden/>
    <w:pPr>
      <w:spacing w:before="120" w:after="120"/>
    </w:pPr>
    <w:rPr>
      <w:b/>
      <w:caps/>
      <w:sz w:val="20"/>
    </w:rPr>
  </w:style>
  <w:style w:type="paragraph" w:styleId="TOC2">
    <w:name w:val="toc 2"/>
    <w:basedOn w:val="Normal"/>
    <w:next w:val="Normal"/>
    <w:autoRedefine/>
    <w:semiHidden/>
    <w:pPr>
      <w:ind w:left="240"/>
    </w:pPr>
    <w:rPr>
      <w:smallCaps/>
      <w:sz w:val="20"/>
    </w:rPr>
  </w:style>
  <w:style w:type="paragraph" w:styleId="TOC3">
    <w:name w:val="toc 3"/>
    <w:basedOn w:val="Normal"/>
    <w:next w:val="Normal"/>
    <w:autoRedefine/>
    <w:semiHidden/>
    <w:pPr>
      <w:ind w:left="480"/>
    </w:pPr>
    <w:rPr>
      <w:i/>
      <w:sz w:val="20"/>
    </w:rPr>
  </w:style>
  <w:style w:type="paragraph" w:styleId="TOC4">
    <w:name w:val="toc 4"/>
    <w:basedOn w:val="Normal"/>
    <w:next w:val="Normal"/>
    <w:autoRedefine/>
    <w:semiHidden/>
    <w:pPr>
      <w:ind w:left="720"/>
    </w:pPr>
    <w:rPr>
      <w:sz w:val="18"/>
    </w:rPr>
  </w:style>
  <w:style w:type="paragraph" w:styleId="TOC5">
    <w:name w:val="toc 5"/>
    <w:basedOn w:val="Normal"/>
    <w:next w:val="Normal"/>
    <w:autoRedefine/>
    <w:semiHidden/>
    <w:pPr>
      <w:ind w:left="960"/>
    </w:pPr>
    <w:rPr>
      <w:sz w:val="18"/>
    </w:rPr>
  </w:style>
  <w:style w:type="paragraph" w:styleId="TOC6">
    <w:name w:val="toc 6"/>
    <w:basedOn w:val="Normal"/>
    <w:next w:val="Normal"/>
    <w:autoRedefine/>
    <w:semiHidden/>
    <w:pPr>
      <w:ind w:left="1200"/>
    </w:pPr>
    <w:rPr>
      <w:sz w:val="18"/>
    </w:rPr>
  </w:style>
  <w:style w:type="paragraph" w:styleId="TOC7">
    <w:name w:val="toc 7"/>
    <w:basedOn w:val="Normal"/>
    <w:next w:val="Normal"/>
    <w:autoRedefine/>
    <w:semiHidden/>
    <w:pPr>
      <w:ind w:left="1440"/>
    </w:pPr>
    <w:rPr>
      <w:sz w:val="18"/>
    </w:rPr>
  </w:style>
  <w:style w:type="paragraph" w:styleId="TOC8">
    <w:name w:val="toc 8"/>
    <w:basedOn w:val="Normal"/>
    <w:next w:val="Normal"/>
    <w:autoRedefine/>
    <w:semiHidden/>
    <w:pPr>
      <w:ind w:left="1680"/>
    </w:pPr>
    <w:rPr>
      <w:sz w:val="18"/>
    </w:rPr>
  </w:style>
  <w:style w:type="paragraph" w:styleId="TOC9">
    <w:name w:val="toc 9"/>
    <w:basedOn w:val="Normal"/>
    <w:next w:val="Normal"/>
    <w:autoRedefine/>
    <w:semiHidden/>
    <w:pPr>
      <w:ind w:left="1920"/>
    </w:pPr>
    <w:rPr>
      <w:sz w:val="18"/>
    </w:rPr>
  </w:style>
  <w:style w:type="character" w:customStyle="1" w:styleId="Heading2Char">
    <w:name w:val="Heading 2 Char"/>
    <w:link w:val="Heading2"/>
    <w:locked/>
    <w:rsid w:val="007C59E3"/>
    <w:rPr>
      <w:b/>
      <w:snapToGrid w:val="0"/>
      <w:sz w:val="24"/>
      <w:szCs w:val="24"/>
    </w:rPr>
  </w:style>
  <w:style w:type="paragraph" w:customStyle="1" w:styleId="FOFNumbered">
    <w:name w:val="FOF Numbered"/>
    <w:basedOn w:val="FOFCOL"/>
    <w:pPr>
      <w:numPr>
        <w:numId w:val="8"/>
      </w:numPr>
    </w:pPr>
  </w:style>
  <w:style w:type="paragraph" w:customStyle="1" w:styleId="COLNumbered">
    <w:name w:val="COL Numbered"/>
    <w:basedOn w:val="FOFNumbered"/>
    <w:rsid w:val="006633C6"/>
    <w:pPr>
      <w:numPr>
        <w:ilvl w:val="2"/>
        <w:numId w:val="19"/>
      </w:numPr>
      <w:tabs>
        <w:tab w:val="clear" w:pos="360"/>
      </w:tabs>
    </w:pPr>
  </w:style>
  <w:style w:type="paragraph" w:customStyle="1" w:styleId="OrderingNumbered">
    <w:name w:val="Ordering Numbered"/>
    <w:basedOn w:val="FOFNumbered"/>
    <w:pPr>
      <w:numPr>
        <w:ilvl w:val="3"/>
        <w:numId w:val="19"/>
      </w:numPr>
    </w:pPr>
  </w:style>
  <w:style w:type="paragraph" w:styleId="BlockText">
    <w:name w:val="Block Text"/>
    <w:basedOn w:val="BodyText"/>
    <w:pPr>
      <w:ind w:left="1008" w:right="288" w:firstLine="0"/>
    </w:pPr>
  </w:style>
  <w:style w:type="character" w:customStyle="1" w:styleId="Heading3Char">
    <w:name w:val="Heading 3 Char"/>
    <w:link w:val="Heading3"/>
    <w:rsid w:val="007C59E3"/>
    <w:rPr>
      <w:b/>
      <w:snapToGrid w:val="0"/>
      <w:sz w:val="24"/>
      <w:szCs w:val="24"/>
    </w:rPr>
  </w:style>
  <w:style w:type="character" w:customStyle="1" w:styleId="Heading7Char">
    <w:name w:val="Heading 7 Char"/>
    <w:link w:val="Heading7"/>
    <w:semiHidden/>
    <w:rsid w:val="007C59E3"/>
    <w:rPr>
      <w:rFonts w:ascii="Calibri" w:hAnsi="Calibri"/>
      <w:snapToGrid w:val="0"/>
      <w:sz w:val="24"/>
      <w:szCs w:val="24"/>
    </w:rPr>
  </w:style>
  <w:style w:type="character" w:customStyle="1" w:styleId="Heading8Char">
    <w:name w:val="Heading 8 Char"/>
    <w:link w:val="Heading8"/>
    <w:semiHidden/>
    <w:rsid w:val="007C59E3"/>
    <w:rPr>
      <w:rFonts w:ascii="Calibri" w:hAnsi="Calibri"/>
      <w:i/>
      <w:iCs/>
      <w:snapToGrid w:val="0"/>
      <w:sz w:val="24"/>
      <w:szCs w:val="24"/>
    </w:rPr>
  </w:style>
  <w:style w:type="character" w:customStyle="1" w:styleId="Heading9Char">
    <w:name w:val="Heading 9 Char"/>
    <w:link w:val="Heading9"/>
    <w:semiHidden/>
    <w:rsid w:val="007C59E3"/>
    <w:rPr>
      <w:rFonts w:ascii="Cambria" w:hAnsi="Cambria"/>
      <w:snapToGrid w:val="0"/>
      <w:sz w:val="22"/>
      <w:szCs w:val="22"/>
    </w:rPr>
  </w:style>
  <w:style w:type="character" w:styleId="Emphasis">
    <w:name w:val="Emphasis"/>
    <w:qFormat/>
    <w:rsid w:val="007C59E3"/>
    <w:rPr>
      <w:i/>
      <w:iCs/>
    </w:rPr>
  </w:style>
  <w:style w:type="paragraph" w:styleId="ListParagraph">
    <w:name w:val="List Paragraph"/>
    <w:basedOn w:val="Normal"/>
    <w:uiPriority w:val="34"/>
    <w:qFormat/>
    <w:rsid w:val="007C59E3"/>
    <w:pPr>
      <w:ind w:left="720"/>
    </w:pPr>
  </w:style>
  <w:style w:type="paragraph" w:customStyle="1" w:styleId="OrderHeading1">
    <w:name w:val="Order Heading 1"/>
    <w:qFormat/>
    <w:rsid w:val="007C59E3"/>
    <w:pPr>
      <w:keepNext/>
      <w:keepLines/>
      <w:numPr>
        <w:numId w:val="24"/>
      </w:numPr>
      <w:spacing w:before="480" w:after="120"/>
      <w:jc w:val="center"/>
      <w:outlineLvl w:val="0"/>
    </w:pPr>
    <w:rPr>
      <w:b/>
      <w:sz w:val="24"/>
      <w:lang w:eastAsia="zh-TW"/>
    </w:rPr>
  </w:style>
  <w:style w:type="paragraph" w:customStyle="1" w:styleId="OrderHeading3">
    <w:name w:val="Order Heading 3"/>
    <w:basedOn w:val="OrderHeading1"/>
    <w:qFormat/>
    <w:rsid w:val="007C59E3"/>
    <w:pPr>
      <w:numPr>
        <w:ilvl w:val="2"/>
      </w:numPr>
      <w:spacing w:before="240"/>
      <w:jc w:val="left"/>
      <w:outlineLvl w:val="2"/>
    </w:pPr>
    <w:rPr>
      <w:bCs/>
    </w:rPr>
  </w:style>
  <w:style w:type="paragraph" w:customStyle="1" w:styleId="OrderHeading4">
    <w:name w:val="Order Heading 4"/>
    <w:basedOn w:val="OrderHeading1"/>
    <w:qFormat/>
    <w:rsid w:val="007C59E3"/>
    <w:pPr>
      <w:numPr>
        <w:ilvl w:val="3"/>
      </w:numPr>
      <w:spacing w:before="240"/>
      <w:jc w:val="left"/>
    </w:pPr>
    <w:rPr>
      <w:bCs/>
    </w:rPr>
  </w:style>
  <w:style w:type="paragraph" w:customStyle="1" w:styleId="OrderHeading5">
    <w:name w:val="Order Heading 5"/>
    <w:basedOn w:val="OrderHeading1"/>
    <w:qFormat/>
    <w:rsid w:val="007C59E3"/>
    <w:pPr>
      <w:numPr>
        <w:ilvl w:val="4"/>
      </w:numPr>
      <w:spacing w:before="240" w:after="60"/>
      <w:jc w:val="left"/>
      <w:outlineLvl w:val="4"/>
    </w:pPr>
    <w:rPr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CADM\Word%20Templates\ord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54BC68-EDD8-4CD9-A57F-4DF859AA1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order</Template>
  <TotalTime>1</TotalTime>
  <Pages>4</Pages>
  <Words>977</Words>
  <Characters>4969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PUC DOCKET NO</vt:lpstr>
    </vt:vector>
  </TitlesOfParts>
  <Company>Public Utility Commission TX</Company>
  <LinksUpToDate>false</LinksUpToDate>
  <CharactersWithSpaces>5935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PUC DOCKET NO</dc:title>
  <dc:subject/>
  <dc:creator>Wharton, Laurie</dc:creator>
  <cp:keywords/>
  <cp:lastModifiedBy>Roundtree-Williams, Keva</cp:lastModifiedBy>
  <cp:revision>7</cp:revision>
  <cp:lastPrinted>2003-09-17T18:06:00Z</cp:lastPrinted>
  <dcterms:created xsi:type="dcterms:W3CDTF">2016-02-10T16:52:00Z</dcterms:created>
  <dcterms:modified xsi:type="dcterms:W3CDTF">2016-02-10T22:30:00Z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