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7A203D">
        <w:rPr>
          <w:b/>
          <w:szCs w:val="24"/>
        </w:rPr>
        <w:t>April 14, 2016</w:t>
      </w:r>
    </w:p>
    <w:p w:rsidR="00D52BEA" w:rsidRPr="00D52BEA" w:rsidRDefault="00D52BEA" w:rsidP="001F7B65">
      <w:pPr>
        <w:tabs>
          <w:tab w:val="left" w:pos="4410"/>
        </w:tabs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1F7B65">
        <w:rPr>
          <w:b/>
          <w:bCs/>
        </w:rPr>
        <w:t>44236</w:t>
      </w:r>
      <w:r w:rsidRPr="00D52BEA">
        <w:rPr>
          <w:b/>
          <w:bCs/>
        </w:rPr>
        <w:t xml:space="preserve"> – </w:t>
      </w:r>
      <w:r w:rsidRPr="00D52BEA">
        <w:rPr>
          <w:bCs/>
          <w:i/>
        </w:rPr>
        <w:t xml:space="preserve">Application of </w:t>
      </w:r>
      <w:r w:rsidR="001F7B65">
        <w:rPr>
          <w:bCs/>
          <w:i/>
        </w:rPr>
        <w:t>Custom Water Company, LLC for a Water Rate/Tariff Change</w:t>
      </w:r>
    </w:p>
    <w:p w:rsidR="00D52BEA" w:rsidRPr="00D52BEA" w:rsidRDefault="00D52BEA" w:rsidP="001F7B65">
      <w:pPr>
        <w:spacing w:before="240" w:after="12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FE6982">
        <w:rPr>
          <w:szCs w:val="24"/>
        </w:rPr>
        <w:t xml:space="preserve">March </w:t>
      </w:r>
      <w:r w:rsidR="007A203D">
        <w:rPr>
          <w:szCs w:val="24"/>
        </w:rPr>
        <w:t>15</w:t>
      </w:r>
      <w:r w:rsidR="00FE6982">
        <w:rPr>
          <w:szCs w:val="24"/>
        </w:rPr>
        <w:t>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21DB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7A203D">
        <w:rPr>
          <w:szCs w:val="24"/>
        </w:rPr>
        <w:t>April 14, 2016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A03383">
        <w:rPr>
          <w:szCs w:val="24"/>
        </w:rPr>
        <w:t>Wednesday</w:t>
      </w:r>
      <w:r w:rsidRPr="00D52BEA">
        <w:rPr>
          <w:szCs w:val="24"/>
        </w:rPr>
        <w:t xml:space="preserve">, </w:t>
      </w:r>
      <w:r w:rsidR="007A203D">
        <w:rPr>
          <w:szCs w:val="24"/>
        </w:rPr>
        <w:t>April 6, 2016</w:t>
      </w:r>
      <w:bookmarkStart w:id="0" w:name="_GoBack"/>
      <w:bookmarkEnd w:id="0"/>
      <w:r w:rsidRPr="00D52BEA">
        <w:rPr>
          <w:szCs w:val="24"/>
        </w:rPr>
        <w:t>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1F7B65">
        <w:rPr>
          <w:noProof/>
          <w:sz w:val="16"/>
          <w:szCs w:val="16"/>
        </w:rPr>
        <w:t>q:\cadm\docket management\water\rates\44xxx\44236pomemo.docx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1953847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13547E"/>
    <w:rsid w:val="001C60C2"/>
    <w:rsid w:val="001E3DD4"/>
    <w:rsid w:val="001F7B65"/>
    <w:rsid w:val="0025609C"/>
    <w:rsid w:val="00266D3A"/>
    <w:rsid w:val="002831BC"/>
    <w:rsid w:val="00321DB0"/>
    <w:rsid w:val="00333DA2"/>
    <w:rsid w:val="00357245"/>
    <w:rsid w:val="003B52A7"/>
    <w:rsid w:val="003C1C7E"/>
    <w:rsid w:val="003F6056"/>
    <w:rsid w:val="00411C71"/>
    <w:rsid w:val="00467443"/>
    <w:rsid w:val="004F132B"/>
    <w:rsid w:val="00525BC2"/>
    <w:rsid w:val="00531DB8"/>
    <w:rsid w:val="00540203"/>
    <w:rsid w:val="0057420A"/>
    <w:rsid w:val="006856A5"/>
    <w:rsid w:val="007821E8"/>
    <w:rsid w:val="00783E18"/>
    <w:rsid w:val="00787F8C"/>
    <w:rsid w:val="007A203D"/>
    <w:rsid w:val="008143E2"/>
    <w:rsid w:val="008348B5"/>
    <w:rsid w:val="008732BB"/>
    <w:rsid w:val="00873F23"/>
    <w:rsid w:val="00890720"/>
    <w:rsid w:val="008C7E5D"/>
    <w:rsid w:val="008E2B50"/>
    <w:rsid w:val="009B073B"/>
    <w:rsid w:val="009E3AC7"/>
    <w:rsid w:val="00A03383"/>
    <w:rsid w:val="00A12349"/>
    <w:rsid w:val="00AC26D9"/>
    <w:rsid w:val="00B36316"/>
    <w:rsid w:val="00B80401"/>
    <w:rsid w:val="00C3714F"/>
    <w:rsid w:val="00C37D67"/>
    <w:rsid w:val="00C6276B"/>
    <w:rsid w:val="00C71532"/>
    <w:rsid w:val="00C93E4A"/>
    <w:rsid w:val="00CA310D"/>
    <w:rsid w:val="00CB24AC"/>
    <w:rsid w:val="00CE2889"/>
    <w:rsid w:val="00D0232D"/>
    <w:rsid w:val="00D239E0"/>
    <w:rsid w:val="00D52BEA"/>
    <w:rsid w:val="00D90769"/>
    <w:rsid w:val="00D96923"/>
    <w:rsid w:val="00DC43CA"/>
    <w:rsid w:val="00DE78BA"/>
    <w:rsid w:val="00E83210"/>
    <w:rsid w:val="00EA3A3B"/>
    <w:rsid w:val="00EE29A8"/>
    <w:rsid w:val="00EE674F"/>
    <w:rsid w:val="00F205E0"/>
    <w:rsid w:val="00F601E8"/>
    <w:rsid w:val="00F603CB"/>
    <w:rsid w:val="00F72522"/>
    <w:rsid w:val="00FE698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11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10</cp:revision>
  <cp:lastPrinted>2016-01-26T15:06:00Z</cp:lastPrinted>
  <dcterms:created xsi:type="dcterms:W3CDTF">2016-02-19T17:25:00Z</dcterms:created>
  <dcterms:modified xsi:type="dcterms:W3CDTF">2016-03-15T14:15:00Z</dcterms:modified>
</cp:coreProperties>
</file>