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CA2B2D" w:rsidP="00063CA8">
      <w:pPr>
        <w:pStyle w:val="Title"/>
        <w:spacing w:before="0" w:after="360"/>
      </w:pPr>
      <w:r>
        <w:t>DOCKET NO. 42945</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Pr="00CA2B2D" w:rsidRDefault="00CA2B2D" w:rsidP="00CA2B2D">
            <w:pPr>
              <w:rPr>
                <w:b/>
              </w:rPr>
            </w:pPr>
            <w:r w:rsidRPr="00CA2B2D">
              <w:rPr>
                <w:b/>
                <w:szCs w:val="24"/>
              </w:rPr>
              <w:t>APPLICATION OF BRIDLEGATE WATER COMPANY, LTD AND BANDERA EAST UTILITY, LP FOR SALE, TRANSFER, OR MERGER OF FACILITIES AND CERTIFICATE OF CONVENIENCE AND NECESSITY IN BANDERA COUNTY (37604-S)</w:t>
            </w:r>
          </w:p>
        </w:tc>
        <w:tc>
          <w:tcPr>
            <w:tcW w:w="360" w:type="dxa"/>
          </w:tcPr>
          <w:p w:rsidR="00967322" w:rsidRDefault="00967322">
            <w:pPr>
              <w:rPr>
                <w:b/>
              </w:rPr>
            </w:pPr>
            <w:r>
              <w:rPr>
                <w:b/>
              </w:rPr>
              <w:t>§</w:t>
            </w:r>
          </w:p>
          <w:p w:rsidR="00967322" w:rsidRDefault="00967322">
            <w:pPr>
              <w:rPr>
                <w:b/>
              </w:rPr>
            </w:pPr>
            <w:r>
              <w:rPr>
                <w:b/>
              </w:rPr>
              <w:t>§</w:t>
            </w:r>
          </w:p>
          <w:p w:rsidR="00CA2B2D" w:rsidRDefault="00967322" w:rsidP="00CA2B2D">
            <w:pPr>
              <w:rPr>
                <w:b/>
              </w:rPr>
            </w:pPr>
            <w:r>
              <w:rPr>
                <w:b/>
              </w:rPr>
              <w:t>§</w:t>
            </w:r>
            <w:r w:rsidR="00CA2B2D">
              <w:rPr>
                <w:b/>
              </w:rPr>
              <w:t>§</w:t>
            </w:r>
          </w:p>
          <w:p w:rsidR="00CA2B2D" w:rsidRDefault="00CA2B2D" w:rsidP="00CA2B2D">
            <w:pPr>
              <w:rPr>
                <w:b/>
              </w:rPr>
            </w:pPr>
            <w:r>
              <w:rPr>
                <w:b/>
              </w:rPr>
              <w:t>§</w:t>
            </w:r>
          </w:p>
          <w:p w:rsidR="00967322" w:rsidRDefault="00CA2B2D" w:rsidP="00CA2B2D">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CA2B2D" w:rsidP="00CA2B2D">
      <w:pPr>
        <w:pStyle w:val="Title"/>
        <w:spacing w:before="360" w:after="240"/>
      </w:pPr>
      <w:r>
        <w:t>NOTICE OF APPROVAL</w:t>
      </w:r>
    </w:p>
    <w:p w:rsidR="00CA2B2D" w:rsidRPr="00CA2B2D" w:rsidRDefault="00CA2B2D" w:rsidP="00CA2B2D">
      <w:pPr>
        <w:spacing w:before="120" w:line="360" w:lineRule="auto"/>
        <w:ind w:firstLine="720"/>
        <w:jc w:val="both"/>
        <w:textAlignment w:val="baseline"/>
        <w:rPr>
          <w:snapToGrid/>
          <w:color w:val="000000"/>
          <w:spacing w:val="1"/>
          <w:szCs w:val="22"/>
        </w:rPr>
      </w:pPr>
      <w:r w:rsidRPr="00CA2B2D">
        <w:rPr>
          <w:snapToGrid/>
          <w:color w:val="000000"/>
          <w:spacing w:val="1"/>
          <w:szCs w:val="22"/>
        </w:rPr>
        <w:t xml:space="preserve">This Order addresses the </w:t>
      </w:r>
      <w:r w:rsidR="000D6F61" w:rsidRPr="00CA2B2D">
        <w:rPr>
          <w:snapToGrid/>
          <w:color w:val="000000"/>
          <w:spacing w:val="1"/>
          <w:szCs w:val="22"/>
        </w:rPr>
        <w:t xml:space="preserve">application </w:t>
      </w:r>
      <w:r w:rsidRPr="00CA2B2D">
        <w:rPr>
          <w:snapToGrid/>
          <w:color w:val="000000"/>
          <w:spacing w:val="1"/>
          <w:szCs w:val="22"/>
        </w:rPr>
        <w:t xml:space="preserve">of Bandera East Utility, LP and </w:t>
      </w:r>
      <w:proofErr w:type="spellStart"/>
      <w:r w:rsidRPr="00CA2B2D">
        <w:rPr>
          <w:snapToGrid/>
          <w:color w:val="000000"/>
          <w:spacing w:val="1"/>
          <w:szCs w:val="22"/>
        </w:rPr>
        <w:t>Bridlegate</w:t>
      </w:r>
      <w:proofErr w:type="spellEnd"/>
      <w:r w:rsidRPr="00CA2B2D">
        <w:rPr>
          <w:snapToGrid/>
          <w:color w:val="000000"/>
          <w:spacing w:val="1"/>
          <w:szCs w:val="22"/>
        </w:rPr>
        <w:t xml:space="preserve"> Water Company, </w:t>
      </w:r>
      <w:r w:rsidR="00966293" w:rsidRPr="00CA2B2D">
        <w:rPr>
          <w:snapToGrid/>
          <w:color w:val="000000"/>
          <w:spacing w:val="1"/>
          <w:szCs w:val="22"/>
        </w:rPr>
        <w:t>LTD to</w:t>
      </w:r>
      <w:r w:rsidRPr="00CA2B2D">
        <w:rPr>
          <w:snapToGrid/>
          <w:color w:val="000000"/>
          <w:spacing w:val="1"/>
          <w:szCs w:val="22"/>
        </w:rPr>
        <w:t xml:space="preserve"> acquire facilities and transfer </w:t>
      </w:r>
      <w:proofErr w:type="spellStart"/>
      <w:r w:rsidR="000D6F61">
        <w:rPr>
          <w:snapToGrid/>
          <w:color w:val="000000"/>
          <w:spacing w:val="1"/>
          <w:szCs w:val="22"/>
        </w:rPr>
        <w:t>Bridlegate’s</w:t>
      </w:r>
      <w:proofErr w:type="spellEnd"/>
      <w:r w:rsidR="000D6F61">
        <w:rPr>
          <w:snapToGrid/>
          <w:color w:val="000000"/>
          <w:spacing w:val="1"/>
          <w:szCs w:val="22"/>
        </w:rPr>
        <w:t xml:space="preserve"> </w:t>
      </w:r>
      <w:r w:rsidR="004E5764">
        <w:rPr>
          <w:snapToGrid/>
          <w:color w:val="000000"/>
          <w:spacing w:val="1"/>
          <w:szCs w:val="22"/>
        </w:rPr>
        <w:t>c</w:t>
      </w:r>
      <w:r w:rsidRPr="00CA2B2D">
        <w:rPr>
          <w:snapToGrid/>
          <w:color w:val="000000"/>
          <w:spacing w:val="1"/>
          <w:szCs w:val="22"/>
        </w:rPr>
        <w:t xml:space="preserve">ertificate of </w:t>
      </w:r>
      <w:r w:rsidR="004E5764">
        <w:rPr>
          <w:snapToGrid/>
          <w:color w:val="000000"/>
          <w:spacing w:val="1"/>
          <w:szCs w:val="22"/>
        </w:rPr>
        <w:t>c</w:t>
      </w:r>
      <w:r w:rsidRPr="00CA2B2D">
        <w:rPr>
          <w:snapToGrid/>
          <w:color w:val="000000"/>
          <w:spacing w:val="1"/>
          <w:szCs w:val="22"/>
        </w:rPr>
        <w:t xml:space="preserve">onvenience and </w:t>
      </w:r>
      <w:r w:rsidR="004E5764">
        <w:rPr>
          <w:snapToGrid/>
          <w:color w:val="000000"/>
          <w:spacing w:val="1"/>
          <w:szCs w:val="22"/>
        </w:rPr>
        <w:t>n</w:t>
      </w:r>
      <w:r w:rsidRPr="00CA2B2D">
        <w:rPr>
          <w:snapToGrid/>
          <w:color w:val="000000"/>
          <w:spacing w:val="1"/>
          <w:szCs w:val="22"/>
        </w:rPr>
        <w:t xml:space="preserve">ecessity (CCN) No. 13118 </w:t>
      </w:r>
      <w:r w:rsidR="00966293">
        <w:rPr>
          <w:snapToGrid/>
          <w:color w:val="000000"/>
          <w:spacing w:val="1"/>
          <w:szCs w:val="22"/>
        </w:rPr>
        <w:t xml:space="preserve">to </w:t>
      </w:r>
      <w:r w:rsidRPr="00CA2B2D">
        <w:rPr>
          <w:snapToGrid/>
          <w:color w:val="000000"/>
          <w:spacing w:val="1"/>
          <w:szCs w:val="22"/>
        </w:rPr>
        <w:t>Bandera.</w:t>
      </w:r>
      <w:r w:rsidR="0006493A">
        <w:rPr>
          <w:snapToGrid/>
          <w:color w:val="000000"/>
          <w:spacing w:val="1"/>
          <w:szCs w:val="22"/>
        </w:rPr>
        <w:t xml:space="preserve">  Public Utility Commission of Texas (Commission) Staff recommends approval of the application.  The application is approved.</w:t>
      </w:r>
    </w:p>
    <w:p w:rsidR="00CA2B2D" w:rsidRDefault="00CA2B2D" w:rsidP="00CA2B2D">
      <w:pPr>
        <w:spacing w:before="120" w:line="360" w:lineRule="auto"/>
        <w:ind w:left="720"/>
        <w:jc w:val="both"/>
        <w:textAlignment w:val="baseline"/>
        <w:rPr>
          <w:snapToGrid/>
          <w:color w:val="000000"/>
          <w:spacing w:val="-1"/>
          <w:szCs w:val="22"/>
        </w:rPr>
      </w:pPr>
      <w:r w:rsidRPr="00CA2B2D">
        <w:rPr>
          <w:snapToGrid/>
          <w:color w:val="000000"/>
          <w:spacing w:val="-1"/>
          <w:szCs w:val="22"/>
        </w:rPr>
        <w:t>The Commission adopts the following findings of fact and conclusions of law</w:t>
      </w:r>
      <w:r w:rsidR="000D6F61">
        <w:rPr>
          <w:snapToGrid/>
          <w:color w:val="000000"/>
          <w:spacing w:val="-1"/>
          <w:szCs w:val="22"/>
        </w:rPr>
        <w:t>:</w:t>
      </w:r>
    </w:p>
    <w:p w:rsidR="00CA2B2D" w:rsidRPr="00CA2B2D" w:rsidRDefault="00CA2B2D" w:rsidP="00332C83">
      <w:pPr>
        <w:pStyle w:val="Heading1"/>
        <w:spacing w:before="240"/>
      </w:pPr>
      <w:r>
        <w:t xml:space="preserve"> </w:t>
      </w:r>
      <w:r w:rsidRPr="00CA2B2D">
        <w:t>Findings of Fact</w:t>
      </w:r>
    </w:p>
    <w:p w:rsidR="00C11A7E" w:rsidRPr="00C11A7E" w:rsidRDefault="00C11A7E" w:rsidP="0038226B">
      <w:pPr>
        <w:pStyle w:val="FOFNumbered"/>
        <w:rPr>
          <w:snapToGrid/>
        </w:rPr>
      </w:pPr>
      <w:r w:rsidRPr="00C11A7E">
        <w:rPr>
          <w:snapToGrid/>
        </w:rPr>
        <w:t xml:space="preserve">On June 4, 2013, Bandera and </w:t>
      </w:r>
      <w:proofErr w:type="spellStart"/>
      <w:r w:rsidRPr="00C11A7E">
        <w:rPr>
          <w:snapToGrid/>
        </w:rPr>
        <w:t>Bridlegate</w:t>
      </w:r>
      <w:proofErr w:type="spellEnd"/>
      <w:r w:rsidRPr="00C11A7E">
        <w:rPr>
          <w:snapToGrid/>
        </w:rPr>
        <w:t xml:space="preserve"> filed with the </w:t>
      </w:r>
      <w:r w:rsidR="000D6F61">
        <w:rPr>
          <w:color w:val="000000"/>
          <w:spacing w:val="1"/>
        </w:rPr>
        <w:t xml:space="preserve">Texas Commission on Environmental Quality (TCEQ) </w:t>
      </w:r>
      <w:r w:rsidRPr="00C11A7E">
        <w:rPr>
          <w:snapToGrid/>
        </w:rPr>
        <w:t xml:space="preserve">an </w:t>
      </w:r>
      <w:r w:rsidR="000D6F61" w:rsidRPr="00C11A7E">
        <w:rPr>
          <w:snapToGrid/>
        </w:rPr>
        <w:t>application for sale, transfer, or merger of a retail pub</w:t>
      </w:r>
      <w:r w:rsidR="000D6F61">
        <w:rPr>
          <w:snapToGrid/>
        </w:rPr>
        <w:t>l</w:t>
      </w:r>
      <w:r w:rsidR="000D6F61" w:rsidRPr="00C11A7E">
        <w:rPr>
          <w:snapToGrid/>
        </w:rPr>
        <w:t xml:space="preserve">ic utility pursuant </w:t>
      </w:r>
      <w:r w:rsidRPr="00C11A7E">
        <w:rPr>
          <w:snapToGrid/>
        </w:rPr>
        <w:t xml:space="preserve">to </w:t>
      </w:r>
      <w:r w:rsidR="000D6F61" w:rsidRPr="00F204CA">
        <w:rPr>
          <w:smallCaps/>
          <w:szCs w:val="24"/>
        </w:rPr>
        <w:t>Tex. Water Code</w:t>
      </w:r>
      <w:r w:rsidR="000D6F61">
        <w:rPr>
          <w:smallCaps/>
          <w:szCs w:val="24"/>
        </w:rPr>
        <w:t xml:space="preserve"> </w:t>
      </w:r>
      <w:r w:rsidRPr="00C11A7E">
        <w:rPr>
          <w:snapToGrid/>
        </w:rPr>
        <w:t>§§ 13.246, 13.254, 13.301 and P.U.C. S</w:t>
      </w:r>
      <w:r w:rsidR="000D6F61" w:rsidRPr="000D6F61">
        <w:rPr>
          <w:smallCaps/>
          <w:snapToGrid/>
        </w:rPr>
        <w:t>ubst</w:t>
      </w:r>
      <w:r w:rsidRPr="00C11A7E">
        <w:rPr>
          <w:snapToGrid/>
        </w:rPr>
        <w:t>. R. 24.109 and 24.112.</w:t>
      </w:r>
    </w:p>
    <w:p w:rsidR="00C11A7E" w:rsidRPr="00C11A7E" w:rsidRDefault="00C11A7E" w:rsidP="0038226B">
      <w:pPr>
        <w:pStyle w:val="FOFNumbered"/>
        <w:rPr>
          <w:snapToGrid/>
        </w:rPr>
      </w:pPr>
      <w:r w:rsidRPr="00C11A7E">
        <w:rPr>
          <w:snapToGrid/>
        </w:rPr>
        <w:t xml:space="preserve">Bandera is a new </w:t>
      </w:r>
      <w:r w:rsidR="004E5764">
        <w:rPr>
          <w:snapToGrid/>
        </w:rPr>
        <w:t xml:space="preserve">applicant, does not hold </w:t>
      </w:r>
      <w:proofErr w:type="gramStart"/>
      <w:r w:rsidR="004E5764">
        <w:rPr>
          <w:snapToGrid/>
        </w:rPr>
        <w:t>a water</w:t>
      </w:r>
      <w:proofErr w:type="gramEnd"/>
      <w:r w:rsidR="004E5764">
        <w:rPr>
          <w:snapToGrid/>
        </w:rPr>
        <w:t xml:space="preserve"> CCN</w:t>
      </w:r>
      <w:r w:rsidRPr="00C11A7E">
        <w:rPr>
          <w:snapToGrid/>
        </w:rPr>
        <w:t xml:space="preserve"> and does not currently provide service to any water connections.</w:t>
      </w:r>
    </w:p>
    <w:p w:rsidR="00C11A7E" w:rsidRPr="00C11A7E" w:rsidRDefault="00C11A7E" w:rsidP="0038226B">
      <w:pPr>
        <w:pStyle w:val="FOFNumbered"/>
        <w:rPr>
          <w:snapToGrid/>
        </w:rPr>
      </w:pPr>
      <w:proofErr w:type="spellStart"/>
      <w:r w:rsidRPr="00C11A7E">
        <w:rPr>
          <w:snapToGrid/>
        </w:rPr>
        <w:t>Bridlegate</w:t>
      </w:r>
      <w:proofErr w:type="spellEnd"/>
      <w:r w:rsidRPr="00C11A7E">
        <w:rPr>
          <w:snapToGrid/>
        </w:rPr>
        <w:t xml:space="preserve"> holds CCN No. 13118 in Bandera County and currently serves 80 retail water customers.</w:t>
      </w:r>
    </w:p>
    <w:p w:rsidR="00C11A7E" w:rsidRPr="00C11A7E" w:rsidRDefault="00C11A7E" w:rsidP="0038226B">
      <w:pPr>
        <w:pStyle w:val="FOFNumbered"/>
        <w:rPr>
          <w:snapToGrid/>
        </w:rPr>
      </w:pPr>
      <w:r w:rsidRPr="00C11A7E">
        <w:rPr>
          <w:snapToGrid/>
        </w:rPr>
        <w:t xml:space="preserve">The </w:t>
      </w:r>
      <w:r w:rsidR="004E5764">
        <w:rPr>
          <w:snapToGrid/>
        </w:rPr>
        <w:t>a</w:t>
      </w:r>
      <w:r w:rsidRPr="00C11A7E">
        <w:rPr>
          <w:snapToGrid/>
        </w:rPr>
        <w:t xml:space="preserve">pplication requested the transfer of </w:t>
      </w:r>
      <w:proofErr w:type="spellStart"/>
      <w:r w:rsidR="000D6F61">
        <w:rPr>
          <w:snapToGrid/>
        </w:rPr>
        <w:t>Bridlegate’s</w:t>
      </w:r>
      <w:proofErr w:type="spellEnd"/>
      <w:r w:rsidR="000D6F61">
        <w:rPr>
          <w:snapToGrid/>
        </w:rPr>
        <w:t xml:space="preserve"> </w:t>
      </w:r>
      <w:r w:rsidRPr="00C11A7E">
        <w:rPr>
          <w:snapToGrid/>
        </w:rPr>
        <w:t>CCN No. 13118 to Bandera and to approve Bandera</w:t>
      </w:r>
      <w:r w:rsidR="000D6F61">
        <w:rPr>
          <w:snapToGrid/>
        </w:rPr>
        <w:t>’</w:t>
      </w:r>
      <w:r w:rsidRPr="00C11A7E">
        <w:rPr>
          <w:snapToGrid/>
        </w:rPr>
        <w:t xml:space="preserve">s acquisition of the water system. </w:t>
      </w:r>
      <w:r w:rsidR="000D6F61">
        <w:rPr>
          <w:snapToGrid/>
        </w:rPr>
        <w:t xml:space="preserve"> </w:t>
      </w:r>
      <w:r w:rsidRPr="00C11A7E">
        <w:rPr>
          <w:snapToGrid/>
        </w:rPr>
        <w:t xml:space="preserve">Bandera seeks to acquire all 80 connections serviced by </w:t>
      </w:r>
      <w:proofErr w:type="spellStart"/>
      <w:r w:rsidRPr="00C11A7E">
        <w:rPr>
          <w:snapToGrid/>
        </w:rPr>
        <w:t>Bridlegate</w:t>
      </w:r>
      <w:proofErr w:type="spellEnd"/>
      <w:r w:rsidRPr="00C11A7E">
        <w:rPr>
          <w:snapToGrid/>
        </w:rPr>
        <w:t>.</w:t>
      </w:r>
    </w:p>
    <w:p w:rsidR="00C11A7E" w:rsidRPr="00C11A7E" w:rsidRDefault="00B96DCF" w:rsidP="0038226B">
      <w:pPr>
        <w:pStyle w:val="FOFNumbered"/>
        <w:rPr>
          <w:snapToGrid/>
        </w:rPr>
      </w:pPr>
      <w:r>
        <w:rPr>
          <w:snapToGrid/>
        </w:rPr>
        <w:t xml:space="preserve">On July 1, 2013, </w:t>
      </w:r>
      <w:r w:rsidR="00842905">
        <w:rPr>
          <w:snapToGrid/>
        </w:rPr>
        <w:t>mailed notice was provided to c</w:t>
      </w:r>
      <w:r>
        <w:rPr>
          <w:snapToGrid/>
        </w:rPr>
        <w:t xml:space="preserve">urrent </w:t>
      </w:r>
      <w:r w:rsidR="00842905">
        <w:rPr>
          <w:snapToGrid/>
        </w:rPr>
        <w:t>c</w:t>
      </w:r>
      <w:r>
        <w:rPr>
          <w:snapToGrid/>
        </w:rPr>
        <w:t xml:space="preserve">ustomers, </w:t>
      </w:r>
      <w:r w:rsidR="00842905">
        <w:rPr>
          <w:snapToGrid/>
        </w:rPr>
        <w:t>n</w:t>
      </w:r>
      <w:r>
        <w:rPr>
          <w:snapToGrid/>
        </w:rPr>
        <w:t xml:space="preserve">eighboring </w:t>
      </w:r>
      <w:r w:rsidR="00842905">
        <w:rPr>
          <w:snapToGrid/>
        </w:rPr>
        <w:t>s</w:t>
      </w:r>
      <w:r>
        <w:rPr>
          <w:snapToGrid/>
        </w:rPr>
        <w:t xml:space="preserve">ystems, </w:t>
      </w:r>
      <w:r w:rsidR="00842905">
        <w:rPr>
          <w:snapToGrid/>
        </w:rPr>
        <w:t>l</w:t>
      </w:r>
      <w:r>
        <w:rPr>
          <w:snapToGrid/>
        </w:rPr>
        <w:t xml:space="preserve">andowners and </w:t>
      </w:r>
      <w:r w:rsidR="00842905">
        <w:rPr>
          <w:snapToGrid/>
        </w:rPr>
        <w:t>c</w:t>
      </w:r>
      <w:r>
        <w:rPr>
          <w:snapToGrid/>
        </w:rPr>
        <w:t>ities</w:t>
      </w:r>
      <w:r w:rsidR="00842905">
        <w:rPr>
          <w:snapToGrid/>
        </w:rPr>
        <w:t>.</w:t>
      </w:r>
      <w:bookmarkStart w:id="0" w:name="_GoBack"/>
      <w:bookmarkEnd w:id="0"/>
    </w:p>
    <w:p w:rsidR="00C11A7E" w:rsidRPr="00C11A7E" w:rsidRDefault="004E5764" w:rsidP="0038226B">
      <w:pPr>
        <w:pStyle w:val="FOFNumbered"/>
        <w:rPr>
          <w:snapToGrid/>
        </w:rPr>
      </w:pPr>
      <w:r>
        <w:rPr>
          <w:snapToGrid/>
        </w:rPr>
        <w:t xml:space="preserve">TCEQ received several protests, but by letter dated </w:t>
      </w:r>
      <w:r w:rsidR="00B96DCF">
        <w:rPr>
          <w:snapToGrid/>
        </w:rPr>
        <w:t>December 16, 2014</w:t>
      </w:r>
      <w:r>
        <w:rPr>
          <w:snapToGrid/>
        </w:rPr>
        <w:t>, notified the applicants that none were considered valid</w:t>
      </w:r>
      <w:r w:rsidR="00C11A7E" w:rsidRPr="00C11A7E">
        <w:rPr>
          <w:snapToGrid/>
        </w:rPr>
        <w:t>.</w:t>
      </w:r>
    </w:p>
    <w:p w:rsidR="00C11A7E" w:rsidRPr="00C11A7E" w:rsidRDefault="00C11A7E" w:rsidP="0038226B">
      <w:pPr>
        <w:pStyle w:val="FOFNumbered"/>
        <w:rPr>
          <w:snapToGrid/>
        </w:rPr>
      </w:pPr>
      <w:r w:rsidRPr="00C11A7E">
        <w:rPr>
          <w:snapToGrid/>
        </w:rPr>
        <w:lastRenderedPageBreak/>
        <w:t xml:space="preserve">By letter dated December 3, 2013, the TCEQ </w:t>
      </w:r>
      <w:r w:rsidR="00F47BCE">
        <w:rPr>
          <w:snapToGrid/>
        </w:rPr>
        <w:t xml:space="preserve">notified the applicants that a public hearing was not necessary, </w:t>
      </w:r>
      <w:r w:rsidRPr="00C11A7E">
        <w:rPr>
          <w:snapToGrid/>
        </w:rPr>
        <w:t xml:space="preserve">instructed </w:t>
      </w:r>
      <w:proofErr w:type="spellStart"/>
      <w:r w:rsidRPr="00C11A7E">
        <w:rPr>
          <w:snapToGrid/>
        </w:rPr>
        <w:t>Bridlegate</w:t>
      </w:r>
      <w:proofErr w:type="spellEnd"/>
      <w:r w:rsidRPr="00C11A7E">
        <w:rPr>
          <w:snapToGrid/>
        </w:rPr>
        <w:t xml:space="preserve"> and Bandera to proceed with the sale and </w:t>
      </w:r>
      <w:r w:rsidR="00F47BCE">
        <w:rPr>
          <w:snapToGrid/>
        </w:rPr>
        <w:t xml:space="preserve">ordered them to </w:t>
      </w:r>
      <w:r w:rsidRPr="00C11A7E">
        <w:rPr>
          <w:snapToGrid/>
        </w:rPr>
        <w:t xml:space="preserve">provide final documentation of assets being transferred to Bandera </w:t>
      </w:r>
      <w:r w:rsidR="000D6F61">
        <w:rPr>
          <w:snapToGrid/>
        </w:rPr>
        <w:t>along with</w:t>
      </w:r>
      <w:r w:rsidRPr="00C11A7E">
        <w:rPr>
          <w:snapToGrid/>
        </w:rPr>
        <w:t xml:space="preserve"> documents supporting the disposition of customer deposits.</w:t>
      </w:r>
    </w:p>
    <w:p w:rsidR="00C11A7E" w:rsidRDefault="00C11A7E" w:rsidP="0038226B">
      <w:pPr>
        <w:pStyle w:val="FOFNumbered"/>
        <w:rPr>
          <w:snapToGrid/>
        </w:rPr>
      </w:pPr>
      <w:r w:rsidRPr="00C11A7E">
        <w:rPr>
          <w:snapToGrid/>
        </w:rPr>
        <w:t xml:space="preserve">On December 16, 2013, </w:t>
      </w:r>
      <w:proofErr w:type="spellStart"/>
      <w:r w:rsidRPr="00C11A7E">
        <w:rPr>
          <w:snapToGrid/>
        </w:rPr>
        <w:t>Bridlegate</w:t>
      </w:r>
      <w:proofErr w:type="spellEnd"/>
      <w:r w:rsidRPr="00C11A7E">
        <w:rPr>
          <w:snapToGrid/>
        </w:rPr>
        <w:t xml:space="preserve"> and Bandera provided the TCEQ the signed sale contract. The </w:t>
      </w:r>
      <w:r w:rsidR="00F47BCE">
        <w:rPr>
          <w:snapToGrid/>
        </w:rPr>
        <w:t>a</w:t>
      </w:r>
      <w:r w:rsidR="000D6F61">
        <w:rPr>
          <w:snapToGrid/>
        </w:rPr>
        <w:t>pplicants</w:t>
      </w:r>
      <w:r w:rsidRPr="00C11A7E">
        <w:rPr>
          <w:snapToGrid/>
        </w:rPr>
        <w:t xml:space="preserve"> also indicated that there were no customers affected by the transaction who had deposits with the transferor, </w:t>
      </w:r>
      <w:proofErr w:type="spellStart"/>
      <w:r w:rsidRPr="00C11A7E">
        <w:rPr>
          <w:snapToGrid/>
        </w:rPr>
        <w:t>Bridlegate</w:t>
      </w:r>
      <w:proofErr w:type="spellEnd"/>
      <w:r w:rsidR="000D6F61">
        <w:rPr>
          <w:snapToGrid/>
        </w:rPr>
        <w:t xml:space="preserve">; therefore, there were </w:t>
      </w:r>
      <w:r w:rsidRPr="00C11A7E">
        <w:rPr>
          <w:snapToGrid/>
        </w:rPr>
        <w:t>no disposition of customer deposits.</w:t>
      </w:r>
    </w:p>
    <w:p w:rsidR="00F47BCE" w:rsidRPr="00C11A7E" w:rsidRDefault="00F47BCE" w:rsidP="0038226B">
      <w:pPr>
        <w:pStyle w:val="FOFNumbered"/>
        <w:rPr>
          <w:snapToGrid/>
        </w:rPr>
      </w:pPr>
      <w:proofErr w:type="spellStart"/>
      <w:r>
        <w:t>Bridlegate</w:t>
      </w:r>
      <w:proofErr w:type="spellEnd"/>
      <w:r>
        <w:t xml:space="preserve"> and the Bandera completed the sale within 365 days from the date of TCEQ’s approval of the sale, consistent with P.U.C. </w:t>
      </w:r>
      <w:r w:rsidRPr="00C11A7E">
        <w:rPr>
          <w:snapToGrid/>
        </w:rPr>
        <w:t>S</w:t>
      </w:r>
      <w:r w:rsidRPr="000D6F61">
        <w:rPr>
          <w:smallCaps/>
          <w:snapToGrid/>
        </w:rPr>
        <w:t>ubst</w:t>
      </w:r>
      <w:r>
        <w:t>. R. 24.112(e).</w:t>
      </w:r>
    </w:p>
    <w:p w:rsidR="00C11A7E" w:rsidRPr="00C11A7E" w:rsidRDefault="00C11A7E" w:rsidP="0038226B">
      <w:pPr>
        <w:pStyle w:val="FOFNumbered"/>
        <w:rPr>
          <w:snapToGrid/>
        </w:rPr>
      </w:pPr>
      <w:r w:rsidRPr="00C11A7E">
        <w:rPr>
          <w:snapToGrid/>
        </w:rPr>
        <w:t xml:space="preserve">On September 1, 2014, functions relating to the economic regulation of water and sewer utilities were transferred from the TCEQ to the </w:t>
      </w:r>
      <w:r w:rsidR="000D6F61">
        <w:rPr>
          <w:snapToGrid/>
        </w:rPr>
        <w:t>Commission</w:t>
      </w:r>
      <w:r w:rsidRPr="00C11A7E">
        <w:rPr>
          <w:snapToGrid/>
        </w:rPr>
        <w:t>.</w:t>
      </w:r>
    </w:p>
    <w:p w:rsidR="00C11A7E" w:rsidRPr="00C11A7E" w:rsidRDefault="00C11A7E" w:rsidP="0038226B">
      <w:pPr>
        <w:pStyle w:val="FOFNumbered"/>
        <w:rPr>
          <w:snapToGrid/>
        </w:rPr>
      </w:pPr>
      <w:r w:rsidRPr="00C11A7E">
        <w:rPr>
          <w:snapToGrid/>
        </w:rPr>
        <w:t>On December 4, 2014, Commission Staff transmitted a map</w:t>
      </w:r>
      <w:r w:rsidR="00F47BCE">
        <w:rPr>
          <w:snapToGrid/>
        </w:rPr>
        <w:t xml:space="preserve">, tariff and CCN </w:t>
      </w:r>
      <w:r w:rsidR="00966293">
        <w:rPr>
          <w:snapToGrid/>
        </w:rPr>
        <w:t xml:space="preserve">certificates </w:t>
      </w:r>
      <w:r w:rsidR="00966293" w:rsidRPr="00C11A7E">
        <w:rPr>
          <w:snapToGrid/>
        </w:rPr>
        <w:t>to</w:t>
      </w:r>
      <w:r w:rsidRPr="00C11A7E">
        <w:rPr>
          <w:snapToGrid/>
        </w:rPr>
        <w:t xml:space="preserve"> </w:t>
      </w:r>
      <w:proofErr w:type="spellStart"/>
      <w:r w:rsidRPr="00C11A7E">
        <w:rPr>
          <w:snapToGrid/>
        </w:rPr>
        <w:t>Bridlegate</w:t>
      </w:r>
      <w:proofErr w:type="spellEnd"/>
      <w:r w:rsidRPr="00C11A7E">
        <w:rPr>
          <w:snapToGrid/>
        </w:rPr>
        <w:t xml:space="preserve"> and Bandera for review and consent.</w:t>
      </w:r>
    </w:p>
    <w:p w:rsidR="00C11A7E" w:rsidRPr="00C11A7E" w:rsidRDefault="00C11A7E" w:rsidP="0038226B">
      <w:pPr>
        <w:pStyle w:val="FOFNumbered"/>
        <w:rPr>
          <w:snapToGrid/>
        </w:rPr>
      </w:pPr>
      <w:r w:rsidRPr="00C11A7E">
        <w:rPr>
          <w:snapToGrid/>
        </w:rPr>
        <w:t xml:space="preserve">By December 10, 2014, authorized parties for </w:t>
      </w:r>
      <w:proofErr w:type="spellStart"/>
      <w:r w:rsidRPr="00C11A7E">
        <w:rPr>
          <w:snapToGrid/>
        </w:rPr>
        <w:t>Bridlegate</w:t>
      </w:r>
      <w:proofErr w:type="spellEnd"/>
      <w:r w:rsidRPr="00C11A7E">
        <w:rPr>
          <w:snapToGrid/>
        </w:rPr>
        <w:t xml:space="preserve"> and Bandera signed and filed with the Commission documents consenting to the map, tariff, and </w:t>
      </w:r>
      <w:r w:rsidR="00F47BCE">
        <w:rPr>
          <w:snapToGrid/>
        </w:rPr>
        <w:t xml:space="preserve">CCN </w:t>
      </w:r>
      <w:r w:rsidRPr="00C11A7E">
        <w:rPr>
          <w:snapToGrid/>
        </w:rPr>
        <w:t xml:space="preserve">certificates prepared by </w:t>
      </w:r>
      <w:r w:rsidR="000D6F61">
        <w:rPr>
          <w:snapToGrid/>
        </w:rPr>
        <w:t xml:space="preserve">Commission </w:t>
      </w:r>
      <w:r w:rsidRPr="00C11A7E">
        <w:rPr>
          <w:snapToGrid/>
        </w:rPr>
        <w:t>Staff.</w:t>
      </w:r>
    </w:p>
    <w:p w:rsidR="00C11A7E" w:rsidRPr="00C11A7E" w:rsidRDefault="00C11A7E" w:rsidP="0038226B">
      <w:pPr>
        <w:pStyle w:val="FOFNumbered"/>
        <w:rPr>
          <w:snapToGrid/>
        </w:rPr>
      </w:pPr>
      <w:r w:rsidRPr="00C11A7E">
        <w:rPr>
          <w:snapToGrid/>
        </w:rPr>
        <w:t>The map, tariff, and CCN described in Finding of Fact</w:t>
      </w:r>
      <w:r w:rsidR="000D6F61">
        <w:rPr>
          <w:snapToGrid/>
        </w:rPr>
        <w:t xml:space="preserve"> Nos.</w:t>
      </w:r>
      <w:r w:rsidRPr="00C11A7E">
        <w:rPr>
          <w:snapToGrid/>
        </w:rPr>
        <w:t xml:space="preserve"> 11 and 12 are attached to this </w:t>
      </w:r>
      <w:r w:rsidR="000D6F61">
        <w:rPr>
          <w:snapToGrid/>
        </w:rPr>
        <w:t>Notice</w:t>
      </w:r>
      <w:r w:rsidRPr="00C11A7E">
        <w:rPr>
          <w:snapToGrid/>
        </w:rPr>
        <w:t>.</w:t>
      </w:r>
    </w:p>
    <w:p w:rsidR="0006493A" w:rsidRDefault="00C11A7E" w:rsidP="0038226B">
      <w:pPr>
        <w:pStyle w:val="FOFNumbered"/>
        <w:rPr>
          <w:snapToGrid/>
        </w:rPr>
      </w:pPr>
      <w:r w:rsidRPr="00C11A7E">
        <w:rPr>
          <w:snapToGrid/>
        </w:rPr>
        <w:t xml:space="preserve">On January 6, 2015, </w:t>
      </w:r>
      <w:r w:rsidR="000D6F61">
        <w:rPr>
          <w:snapToGrid/>
        </w:rPr>
        <w:t xml:space="preserve">Commission </w:t>
      </w:r>
      <w:r w:rsidRPr="00C11A7E">
        <w:rPr>
          <w:snapToGrid/>
        </w:rPr>
        <w:t xml:space="preserve">Staff recommended that the </w:t>
      </w:r>
      <w:r w:rsidR="00F47BCE">
        <w:rPr>
          <w:snapToGrid/>
        </w:rPr>
        <w:t>a</w:t>
      </w:r>
      <w:r w:rsidRPr="00C11A7E">
        <w:rPr>
          <w:snapToGrid/>
        </w:rPr>
        <w:t>pplication be approved</w:t>
      </w:r>
      <w:r w:rsidR="0006493A">
        <w:rPr>
          <w:snapToGrid/>
        </w:rPr>
        <w:t>.</w:t>
      </w:r>
    </w:p>
    <w:p w:rsidR="00C11A7E" w:rsidRPr="00C11A7E" w:rsidRDefault="0006493A" w:rsidP="0038226B">
      <w:pPr>
        <w:pStyle w:val="FOFNumbered"/>
        <w:rPr>
          <w:snapToGrid/>
        </w:rPr>
      </w:pPr>
      <w:r>
        <w:rPr>
          <w:snapToGrid/>
        </w:rPr>
        <w:t>No requests to intervene or requests for hearing were filed in this proceeding and there are no disputed issues of fact, therefore no hearing is required</w:t>
      </w:r>
      <w:r w:rsidR="00C11A7E" w:rsidRPr="00C11A7E">
        <w:rPr>
          <w:snapToGrid/>
        </w:rPr>
        <w:t>.</w:t>
      </w:r>
    </w:p>
    <w:p w:rsidR="00CA2B2D" w:rsidRDefault="00C11A7E" w:rsidP="00332C83">
      <w:pPr>
        <w:pStyle w:val="Heading1"/>
        <w:spacing w:before="240"/>
      </w:pPr>
      <w:r>
        <w:t xml:space="preserve"> Conclusions of Law</w:t>
      </w:r>
    </w:p>
    <w:p w:rsidR="00C11A7E" w:rsidRDefault="00C11A7E" w:rsidP="0038226B">
      <w:pPr>
        <w:pStyle w:val="COLNumbered"/>
        <w:tabs>
          <w:tab w:val="clear" w:pos="360"/>
          <w:tab w:val="num" w:pos="720"/>
        </w:tabs>
        <w:ind w:left="720" w:hanging="720"/>
      </w:pPr>
      <w:r>
        <w:t xml:space="preserve">The Commission has jurisdiction over these matters pursuant to </w:t>
      </w:r>
      <w:r w:rsidR="000D6F61" w:rsidRPr="00F204CA">
        <w:rPr>
          <w:smallCaps/>
          <w:szCs w:val="24"/>
        </w:rPr>
        <w:t>Tex. Water Code</w:t>
      </w:r>
      <w:r w:rsidR="000D6F61">
        <w:rPr>
          <w:smallCaps/>
          <w:szCs w:val="24"/>
        </w:rPr>
        <w:t xml:space="preserve"> </w:t>
      </w:r>
      <w:r>
        <w:t>§§</w:t>
      </w:r>
      <w:r w:rsidR="000D6F61">
        <w:t> </w:t>
      </w:r>
      <w:r>
        <w:t xml:space="preserve">13.246, 13.254, 13.301 and P.U.C. </w:t>
      </w:r>
      <w:r w:rsidR="00196EA2" w:rsidRPr="00C11A7E">
        <w:rPr>
          <w:snapToGrid/>
        </w:rPr>
        <w:t>S</w:t>
      </w:r>
      <w:r w:rsidR="00196EA2" w:rsidRPr="000D6F61">
        <w:rPr>
          <w:smallCaps/>
          <w:snapToGrid/>
        </w:rPr>
        <w:t>ubst</w:t>
      </w:r>
      <w:r>
        <w:t>. R. 24.109 and 24.112.</w:t>
      </w:r>
    </w:p>
    <w:p w:rsidR="00C11A7E" w:rsidRDefault="00C11A7E" w:rsidP="0038226B">
      <w:pPr>
        <w:pStyle w:val="COLNumbered"/>
        <w:tabs>
          <w:tab w:val="clear" w:pos="360"/>
          <w:tab w:val="num" w:pos="720"/>
        </w:tabs>
        <w:ind w:left="720" w:hanging="720"/>
      </w:pPr>
      <w:proofErr w:type="spellStart"/>
      <w:r>
        <w:t>Bridlegate</w:t>
      </w:r>
      <w:proofErr w:type="spellEnd"/>
      <w:r>
        <w:t xml:space="preserve"> and Bandera are retail public utilities as defined in </w:t>
      </w:r>
      <w:r w:rsidR="00196EA2" w:rsidRPr="00F204CA">
        <w:rPr>
          <w:smallCaps/>
          <w:szCs w:val="24"/>
        </w:rPr>
        <w:t>Tex. Water Code</w:t>
      </w:r>
      <w:r w:rsidR="00196EA2">
        <w:rPr>
          <w:smallCaps/>
          <w:szCs w:val="24"/>
        </w:rPr>
        <w:t xml:space="preserve"> </w:t>
      </w:r>
      <w:r>
        <w:t>§</w:t>
      </w:r>
      <w:r w:rsidR="00196EA2">
        <w:t> 1</w:t>
      </w:r>
      <w:r>
        <w:t xml:space="preserve">3.002(19) and P.U.C. </w:t>
      </w:r>
      <w:r w:rsidR="00196EA2" w:rsidRPr="00C11A7E">
        <w:rPr>
          <w:snapToGrid/>
        </w:rPr>
        <w:t>S</w:t>
      </w:r>
      <w:r w:rsidR="00196EA2" w:rsidRPr="000D6F61">
        <w:rPr>
          <w:smallCaps/>
          <w:snapToGrid/>
        </w:rPr>
        <w:t>ubst</w:t>
      </w:r>
      <w:r>
        <w:t>. R. 24.3(41).</w:t>
      </w:r>
    </w:p>
    <w:p w:rsidR="00C11A7E" w:rsidRDefault="00C11A7E" w:rsidP="0038226B">
      <w:pPr>
        <w:pStyle w:val="COLNumbered"/>
        <w:tabs>
          <w:tab w:val="clear" w:pos="360"/>
          <w:tab w:val="num" w:pos="720"/>
        </w:tabs>
        <w:ind w:left="720" w:hanging="720"/>
      </w:pPr>
      <w:r>
        <w:lastRenderedPageBreak/>
        <w:t xml:space="preserve">Public notice of the </w:t>
      </w:r>
      <w:r w:rsidR="0006493A">
        <w:t>a</w:t>
      </w:r>
      <w:r>
        <w:t xml:space="preserve">pplication was provided as required by </w:t>
      </w:r>
      <w:r w:rsidR="00196EA2" w:rsidRPr="00F204CA">
        <w:rPr>
          <w:smallCaps/>
          <w:szCs w:val="24"/>
        </w:rPr>
        <w:t>Tex. Water Code</w:t>
      </w:r>
      <w:r w:rsidR="00196EA2">
        <w:rPr>
          <w:smallCaps/>
          <w:szCs w:val="24"/>
        </w:rPr>
        <w:t xml:space="preserve"> </w:t>
      </w:r>
      <w:r>
        <w:t>§</w:t>
      </w:r>
      <w:r w:rsidR="00196EA2">
        <w:t> </w:t>
      </w:r>
      <w:r>
        <w:t>13.301(a</w:t>
      </w:r>
      <w:proofErr w:type="gramStart"/>
      <w:r>
        <w:t>)(</w:t>
      </w:r>
      <w:proofErr w:type="gramEnd"/>
      <w:r>
        <w:t>2).</w:t>
      </w:r>
    </w:p>
    <w:p w:rsidR="00C11A7E" w:rsidRDefault="00C11A7E" w:rsidP="00F47BCE">
      <w:pPr>
        <w:pStyle w:val="COLNumbered"/>
        <w:tabs>
          <w:tab w:val="clear" w:pos="360"/>
          <w:tab w:val="num" w:pos="720"/>
        </w:tabs>
        <w:ind w:left="720" w:hanging="720"/>
      </w:pPr>
      <w:r>
        <w:t xml:space="preserve">This </w:t>
      </w:r>
      <w:r w:rsidR="0006493A">
        <w:t>a</w:t>
      </w:r>
      <w:r>
        <w:t xml:space="preserve">pplication was processed in accordance with the requirements of </w:t>
      </w:r>
      <w:r w:rsidR="00196EA2" w:rsidRPr="00F204CA">
        <w:rPr>
          <w:smallCaps/>
          <w:szCs w:val="24"/>
        </w:rPr>
        <w:t>Tex. Water Code</w:t>
      </w:r>
      <w:r w:rsidR="00196EA2">
        <w:rPr>
          <w:smallCaps/>
          <w:szCs w:val="24"/>
        </w:rPr>
        <w:t xml:space="preserve"> </w:t>
      </w:r>
      <w:r>
        <w:t xml:space="preserve">§ 13.301, P.U.C. </w:t>
      </w:r>
      <w:r w:rsidR="00196EA2" w:rsidRPr="00C11A7E">
        <w:rPr>
          <w:snapToGrid/>
        </w:rPr>
        <w:t>S</w:t>
      </w:r>
      <w:r w:rsidR="00196EA2" w:rsidRPr="000D6F61">
        <w:rPr>
          <w:smallCaps/>
          <w:snapToGrid/>
        </w:rPr>
        <w:t>ubst</w:t>
      </w:r>
      <w:r>
        <w:t>. R. 24.109 and 24.112.</w:t>
      </w:r>
    </w:p>
    <w:p w:rsidR="00C11A7E" w:rsidRDefault="0006493A" w:rsidP="0038226B">
      <w:pPr>
        <w:pStyle w:val="COLNumbered"/>
        <w:tabs>
          <w:tab w:val="clear" w:pos="360"/>
          <w:tab w:val="num" w:pos="720"/>
        </w:tabs>
        <w:ind w:left="720" w:hanging="720"/>
      </w:pPr>
      <w:r>
        <w:rPr>
          <w:color w:val="000000"/>
          <w:szCs w:val="24"/>
        </w:rPr>
        <w:t>Bandera is entitled to approval of this application having demonstrated adequate financial, managerial, and technical capability for providing continuous and adequate service to the requested area and any areas already certified to Bandera</w:t>
      </w:r>
      <w:r>
        <w:rPr>
          <w:color w:val="000000"/>
        </w:rPr>
        <w:t xml:space="preserve"> as required by </w:t>
      </w:r>
      <w:r w:rsidRPr="00987BCC">
        <w:rPr>
          <w:smallCaps/>
          <w:color w:val="000000"/>
        </w:rPr>
        <w:t>Tex. Water Code</w:t>
      </w:r>
      <w:r>
        <w:rPr>
          <w:color w:val="000000"/>
        </w:rPr>
        <w:t xml:space="preserve"> § 13.246(c)</w:t>
      </w:r>
      <w:r w:rsidR="00C11A7E">
        <w:t>.</w:t>
      </w:r>
    </w:p>
    <w:p w:rsidR="00C11A7E" w:rsidRDefault="00C11A7E" w:rsidP="0038226B">
      <w:pPr>
        <w:pStyle w:val="COLNumbered"/>
        <w:tabs>
          <w:tab w:val="clear" w:pos="360"/>
          <w:tab w:val="num" w:pos="720"/>
        </w:tabs>
        <w:ind w:left="720" w:hanging="720"/>
      </w:pPr>
      <w:proofErr w:type="spellStart"/>
      <w:r>
        <w:t>Bridlegate</w:t>
      </w:r>
      <w:proofErr w:type="spellEnd"/>
      <w:r>
        <w:t xml:space="preserve"> and the Bandera have demonstrated that the certificate transfer requested in this </w:t>
      </w:r>
      <w:r w:rsidR="00F47BCE">
        <w:t>a</w:t>
      </w:r>
      <w:r>
        <w:t>pplication is necessary for the service, accommodation, convenience, and safety of the public.</w:t>
      </w:r>
    </w:p>
    <w:p w:rsidR="00C11A7E" w:rsidRDefault="00C11A7E" w:rsidP="0038226B">
      <w:pPr>
        <w:pStyle w:val="COLNumbered"/>
        <w:tabs>
          <w:tab w:val="clear" w:pos="360"/>
          <w:tab w:val="num" w:pos="720"/>
        </w:tabs>
        <w:ind w:left="720" w:hanging="720"/>
      </w:pPr>
      <w:r>
        <w:t>The requirements for informal disposition pursuant to P.U.C. P</w:t>
      </w:r>
      <w:r w:rsidR="00196EA2" w:rsidRPr="00196EA2">
        <w:rPr>
          <w:smallCaps/>
        </w:rPr>
        <w:t>roc</w:t>
      </w:r>
      <w:r>
        <w:t>. R. 22.35 have been met in this proceeding.</w:t>
      </w:r>
    </w:p>
    <w:p w:rsidR="00C11A7E" w:rsidRDefault="00C11A7E" w:rsidP="00332C83">
      <w:pPr>
        <w:pStyle w:val="Heading1"/>
        <w:spacing w:before="240" w:after="0" w:line="360" w:lineRule="auto"/>
      </w:pPr>
      <w:r>
        <w:t xml:space="preserve"> Ordering Paragraphs</w:t>
      </w:r>
    </w:p>
    <w:p w:rsidR="00C11A7E" w:rsidRDefault="00C11A7E" w:rsidP="00196EA2">
      <w:pPr>
        <w:numPr>
          <w:ilvl w:val="0"/>
          <w:numId w:val="27"/>
        </w:numPr>
        <w:tabs>
          <w:tab w:val="clear" w:pos="648"/>
          <w:tab w:val="left" w:pos="720"/>
        </w:tabs>
        <w:spacing w:before="120" w:line="360" w:lineRule="auto"/>
        <w:ind w:hanging="648"/>
        <w:textAlignment w:val="baseline"/>
        <w:rPr>
          <w:color w:val="000000"/>
        </w:rPr>
      </w:pPr>
      <w:r>
        <w:rPr>
          <w:color w:val="000000"/>
        </w:rPr>
        <w:t xml:space="preserve">The </w:t>
      </w:r>
      <w:r w:rsidR="0006493A">
        <w:rPr>
          <w:color w:val="000000"/>
        </w:rPr>
        <w:t>a</w:t>
      </w:r>
      <w:r>
        <w:rPr>
          <w:color w:val="000000"/>
        </w:rPr>
        <w:t>pplication is approved.</w:t>
      </w:r>
    </w:p>
    <w:p w:rsidR="00C11A7E" w:rsidRDefault="00C11A7E" w:rsidP="00196EA2">
      <w:pPr>
        <w:numPr>
          <w:ilvl w:val="0"/>
          <w:numId w:val="27"/>
        </w:numPr>
        <w:tabs>
          <w:tab w:val="clear" w:pos="648"/>
          <w:tab w:val="left" w:pos="720"/>
        </w:tabs>
        <w:spacing w:before="120" w:line="360" w:lineRule="auto"/>
        <w:ind w:hanging="648"/>
        <w:textAlignment w:val="baseline"/>
        <w:rPr>
          <w:color w:val="000000"/>
        </w:rPr>
      </w:pPr>
      <w:proofErr w:type="spellStart"/>
      <w:r>
        <w:rPr>
          <w:color w:val="000000"/>
        </w:rPr>
        <w:t>Bridlegate’s</w:t>
      </w:r>
      <w:proofErr w:type="spellEnd"/>
      <w:r>
        <w:rPr>
          <w:color w:val="000000"/>
        </w:rPr>
        <w:t xml:space="preserve"> CCN No. 13118 is transferred to Bandera.</w:t>
      </w:r>
    </w:p>
    <w:p w:rsidR="00C11A7E" w:rsidRDefault="00C11A7E" w:rsidP="00196EA2">
      <w:pPr>
        <w:numPr>
          <w:ilvl w:val="0"/>
          <w:numId w:val="27"/>
        </w:numPr>
        <w:tabs>
          <w:tab w:val="clear" w:pos="648"/>
          <w:tab w:val="left" w:pos="720"/>
        </w:tabs>
        <w:spacing w:before="120" w:line="360" w:lineRule="auto"/>
        <w:ind w:hanging="648"/>
        <w:jc w:val="both"/>
        <w:textAlignment w:val="baseline"/>
        <w:rPr>
          <w:color w:val="000000"/>
        </w:rPr>
      </w:pPr>
      <w:r>
        <w:rPr>
          <w:color w:val="000000"/>
        </w:rPr>
        <w:t>Bandera shall serve every future customer and applicant for service within the area certified under the CCN No. 13118 and such service shall be continuous and adequate.</w:t>
      </w:r>
    </w:p>
    <w:p w:rsidR="00C11A7E" w:rsidRDefault="00C11A7E" w:rsidP="00196EA2">
      <w:pPr>
        <w:numPr>
          <w:ilvl w:val="0"/>
          <w:numId w:val="27"/>
        </w:numPr>
        <w:tabs>
          <w:tab w:val="clear" w:pos="648"/>
          <w:tab w:val="left" w:pos="720"/>
        </w:tabs>
        <w:spacing w:before="120" w:line="360" w:lineRule="auto"/>
        <w:ind w:hanging="648"/>
        <w:jc w:val="both"/>
        <w:textAlignment w:val="baseline"/>
        <w:rPr>
          <w:color w:val="000000"/>
        </w:rPr>
      </w:pPr>
      <w:r>
        <w:rPr>
          <w:color w:val="000000"/>
        </w:rPr>
        <w:t>All other motions, requests for entry of specific findings of fact or conclusions of law, and any other requests for general or specific relief, if not expressly granted herein, are hereby denied.</w:t>
      </w:r>
    </w:p>
    <w:p w:rsidR="0038226B" w:rsidRDefault="0038226B" w:rsidP="00332C83">
      <w:pPr>
        <w:pStyle w:val="BodyTextIndented"/>
        <w:keepNext/>
        <w:keepLines/>
        <w:spacing w:after="120" w:line="240" w:lineRule="auto"/>
        <w:ind w:left="720" w:firstLine="0"/>
      </w:pPr>
      <w:r w:rsidRPr="00492B02">
        <w:rPr>
          <w:b/>
        </w:rPr>
        <w:t>SIGNED AT AUSTIN, TEXAS on the __</w:t>
      </w:r>
      <w:r>
        <w:rPr>
          <w:b/>
        </w:rPr>
        <w:t>__</w:t>
      </w:r>
      <w:r w:rsidRPr="00492B02">
        <w:rPr>
          <w:b/>
        </w:rPr>
        <w:t xml:space="preserve">___ day of </w:t>
      </w:r>
      <w:r>
        <w:rPr>
          <w:b/>
        </w:rPr>
        <w:t>January 2015.</w:t>
      </w:r>
    </w:p>
    <w:tbl>
      <w:tblPr>
        <w:tblW w:w="0" w:type="auto"/>
        <w:tblInd w:w="3979" w:type="dxa"/>
        <w:tblCellMar>
          <w:left w:w="0" w:type="dxa"/>
          <w:right w:w="0" w:type="dxa"/>
        </w:tblCellMar>
        <w:tblLook w:val="01E0" w:firstRow="1" w:lastRow="1" w:firstColumn="1" w:lastColumn="1" w:noHBand="0" w:noVBand="0"/>
      </w:tblPr>
      <w:tblGrid>
        <w:gridCol w:w="4921"/>
      </w:tblGrid>
      <w:tr w:rsidR="0038226B" w:rsidRPr="000C24B7" w:rsidTr="000A200C">
        <w:trPr>
          <w:cantSplit/>
        </w:trPr>
        <w:tc>
          <w:tcPr>
            <w:tcW w:w="0" w:type="auto"/>
          </w:tcPr>
          <w:p w:rsidR="0038226B" w:rsidRPr="000C24B7" w:rsidRDefault="0038226B" w:rsidP="000A200C">
            <w:pPr>
              <w:keepNext/>
              <w:spacing w:before="120"/>
              <w:rPr>
                <w:rFonts w:eastAsia="SimSun"/>
                <w:b/>
              </w:rPr>
            </w:pPr>
            <w:r w:rsidRPr="000C24B7">
              <w:rPr>
                <w:rFonts w:eastAsia="SimSun"/>
                <w:b/>
              </w:rPr>
              <w:t>PUBLIC UTILITY COMMISSION OF TEXAS</w:t>
            </w:r>
          </w:p>
        </w:tc>
      </w:tr>
      <w:tr w:rsidR="0038226B" w:rsidTr="000A200C">
        <w:trPr>
          <w:cantSplit/>
        </w:trPr>
        <w:tc>
          <w:tcPr>
            <w:tcW w:w="0" w:type="auto"/>
            <w:tcBorders>
              <w:bottom w:val="single" w:sz="4" w:space="0" w:color="auto"/>
            </w:tcBorders>
          </w:tcPr>
          <w:p w:rsidR="0038226B" w:rsidRPr="000C24B7" w:rsidRDefault="0038226B" w:rsidP="000A200C">
            <w:pPr>
              <w:keepNext/>
              <w:rPr>
                <w:rFonts w:eastAsia="SimSun"/>
              </w:rPr>
            </w:pPr>
          </w:p>
          <w:p w:rsidR="0038226B" w:rsidRPr="000C24B7" w:rsidRDefault="0038226B" w:rsidP="000A200C">
            <w:pPr>
              <w:keepNext/>
              <w:rPr>
                <w:rFonts w:eastAsia="SimSun"/>
              </w:rPr>
            </w:pPr>
          </w:p>
          <w:p w:rsidR="0038226B" w:rsidRPr="000C24B7" w:rsidRDefault="0038226B" w:rsidP="000A200C">
            <w:pPr>
              <w:keepNext/>
              <w:rPr>
                <w:rFonts w:eastAsia="SimSun"/>
              </w:rPr>
            </w:pPr>
          </w:p>
        </w:tc>
      </w:tr>
      <w:tr w:rsidR="0038226B" w:rsidTr="000A200C">
        <w:trPr>
          <w:cantSplit/>
        </w:trPr>
        <w:tc>
          <w:tcPr>
            <w:tcW w:w="0" w:type="auto"/>
            <w:tcBorders>
              <w:top w:val="single" w:sz="4" w:space="0" w:color="auto"/>
            </w:tcBorders>
          </w:tcPr>
          <w:p w:rsidR="0038226B" w:rsidRDefault="00196EA2" w:rsidP="000A200C">
            <w:pPr>
              <w:rPr>
                <w:rFonts w:eastAsia="SimSun"/>
                <w:b/>
              </w:rPr>
            </w:pPr>
            <w:r>
              <w:rPr>
                <w:rFonts w:eastAsia="SimSun"/>
                <w:b/>
              </w:rPr>
              <w:t>SUSAN E. GOODSON</w:t>
            </w:r>
          </w:p>
          <w:p w:rsidR="0038226B" w:rsidRPr="000C24B7" w:rsidRDefault="00196EA2" w:rsidP="000A200C">
            <w:pPr>
              <w:rPr>
                <w:rFonts w:eastAsia="SimSun"/>
                <w:b/>
              </w:rPr>
            </w:pPr>
            <w:r>
              <w:rPr>
                <w:rFonts w:eastAsia="SimSun"/>
                <w:b/>
              </w:rPr>
              <w:t>ADMINISTRATIVE LAW JUDGE</w:t>
            </w:r>
          </w:p>
        </w:tc>
      </w:tr>
    </w:tbl>
    <w:p w:rsidR="0038226B" w:rsidRPr="0038226B" w:rsidRDefault="0038226B" w:rsidP="0038226B">
      <w:pPr>
        <w:keepNext/>
        <w:ind w:left="720"/>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06493A">
        <w:rPr>
          <w:noProof/>
          <w:sz w:val="16"/>
        </w:rPr>
        <w:t>q:\cadm\docket management\water\stm\42xxx\42945noa.docx</w:t>
      </w:r>
      <w:r>
        <w:rPr>
          <w:sz w:val="16"/>
        </w:rPr>
        <w:fldChar w:fldCharType="end"/>
      </w:r>
      <w:r w:rsidR="00AD3AF7">
        <w:rPr>
          <w:sz w:val="16"/>
        </w:rPr>
        <w:t xml:space="preserve">  </w:t>
      </w:r>
    </w:p>
    <w:p w:rsidR="00AD3AF7" w:rsidRDefault="00AD3AF7"/>
    <w:sectPr w:rsidR="00AD3AF7" w:rsidSect="0038226B">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B3A" w:rsidRDefault="00B63B3A">
      <w:r>
        <w:separator/>
      </w:r>
    </w:p>
  </w:endnote>
  <w:endnote w:type="continuationSeparator" w:id="0">
    <w:p w:rsidR="00B63B3A" w:rsidRDefault="00B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B3A" w:rsidRDefault="00B63B3A">
      <w:r>
        <w:separator/>
      </w:r>
    </w:p>
  </w:footnote>
  <w:footnote w:type="continuationSeparator" w:id="0">
    <w:p w:rsidR="00B63B3A" w:rsidRDefault="00B6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C11A7E">
    <w:pPr>
      <w:pStyle w:val="Header"/>
      <w:tabs>
        <w:tab w:val="clear" w:pos="4320"/>
        <w:tab w:val="clear" w:pos="8640"/>
        <w:tab w:val="center" w:pos="4860"/>
        <w:tab w:val="right" w:pos="9360"/>
      </w:tabs>
      <w:rPr>
        <w:rStyle w:val="PageNumber"/>
      </w:rPr>
    </w:pPr>
    <w:r>
      <w:t xml:space="preserve">Docket No. </w:t>
    </w:r>
    <w:r w:rsidR="00C11A7E">
      <w:t>42945</w:t>
    </w:r>
    <w:r>
      <w:tab/>
    </w:r>
    <w:r w:rsidR="00C11A7E">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842905">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42905">
      <w:rPr>
        <w:rStyle w:val="PageNumber"/>
        <w:noProof/>
      </w:rPr>
      <w:t>3</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2620076"/>
    <w:multiLevelType w:val="multilevel"/>
    <w:tmpl w:val="D6C4AEF4"/>
    <w:lvl w:ilvl="0">
      <w:start w:val="1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3D411C8E"/>
    <w:multiLevelType w:val="multilevel"/>
    <w:tmpl w:val="404C18D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BEA5DC4"/>
    <w:multiLevelType w:val="multilevel"/>
    <w:tmpl w:val="E5988EA0"/>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F502CE1"/>
    <w:multiLevelType w:val="singleLevel"/>
    <w:tmpl w:val="D8D86316"/>
    <w:lvl w:ilvl="0">
      <w:start w:val="1"/>
      <w:numFmt w:val="decimal"/>
      <w:lvlText w:val="%1."/>
      <w:lvlJc w:val="left"/>
      <w:pPr>
        <w:tabs>
          <w:tab w:val="num" w:pos="720"/>
        </w:tabs>
        <w:ind w:left="720" w:hanging="720"/>
      </w:pPr>
    </w:lvl>
  </w:abstractNum>
  <w:abstractNum w:abstractNumId="8">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8"/>
  </w:num>
  <w:num w:numId="2">
    <w:abstractNumId w:val="8"/>
  </w:num>
  <w:num w:numId="3">
    <w:abstractNumId w:val="8"/>
  </w:num>
  <w:num w:numId="4">
    <w:abstractNumId w:val="8"/>
  </w:num>
  <w:num w:numId="5">
    <w:abstractNumId w:val="0"/>
  </w:num>
  <w:num w:numId="6">
    <w:abstractNumId w:val="7"/>
  </w:num>
  <w:num w:numId="7">
    <w:abstractNumId w:val="7"/>
    <w:lvlOverride w:ilvl="0">
      <w:startOverride w:val="1"/>
    </w:lvlOverride>
  </w:num>
  <w:num w:numId="8">
    <w:abstractNumId w:val="1"/>
  </w:num>
  <w:num w:numId="9">
    <w:abstractNumId w:val="3"/>
  </w:num>
  <w:num w:numId="10">
    <w:abstractNumId w:val="8"/>
  </w:num>
  <w:num w:numId="11">
    <w:abstractNumId w:val="8"/>
  </w:num>
  <w:num w:numId="12">
    <w:abstractNumId w:val="3"/>
  </w:num>
  <w:num w:numId="13">
    <w:abstractNumId w:val="8"/>
  </w:num>
  <w:num w:numId="14">
    <w:abstractNumId w:val="3"/>
  </w:num>
  <w:num w:numId="15">
    <w:abstractNumId w:val="4"/>
  </w:num>
  <w:num w:numId="16">
    <w:abstractNumId w:val="4"/>
  </w:num>
  <w:num w:numId="17">
    <w:abstractNumId w:val="4"/>
  </w:num>
  <w:num w:numId="18">
    <w:abstractNumId w:val="4"/>
  </w:num>
  <w:num w:numId="19">
    <w:abstractNumId w:val="8"/>
  </w:num>
  <w:num w:numId="20">
    <w:abstractNumId w:val="3"/>
  </w:num>
  <w:num w:numId="21">
    <w:abstractNumId w:val="4"/>
  </w:num>
  <w:num w:numId="22">
    <w:abstractNumId w:val="4"/>
  </w:num>
  <w:num w:numId="23">
    <w:abstractNumId w:val="4"/>
  </w:num>
  <w:num w:numId="24">
    <w:abstractNumId w:val="4"/>
  </w:num>
  <w:num w:numId="25">
    <w:abstractNumId w:val="6"/>
  </w:num>
  <w:num w:numId="26">
    <w:abstractNumId w:val="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B3A"/>
    <w:rsid w:val="0002750E"/>
    <w:rsid w:val="00040455"/>
    <w:rsid w:val="000614FE"/>
    <w:rsid w:val="00063CA8"/>
    <w:rsid w:val="0006493A"/>
    <w:rsid w:val="00077D4A"/>
    <w:rsid w:val="000812EE"/>
    <w:rsid w:val="000C1AB7"/>
    <w:rsid w:val="000D6F61"/>
    <w:rsid w:val="0010502B"/>
    <w:rsid w:val="00196EA2"/>
    <w:rsid w:val="001F7869"/>
    <w:rsid w:val="002868A2"/>
    <w:rsid w:val="002A1501"/>
    <w:rsid w:val="002C2B5C"/>
    <w:rsid w:val="00332C83"/>
    <w:rsid w:val="00333476"/>
    <w:rsid w:val="0036472C"/>
    <w:rsid w:val="00376FC3"/>
    <w:rsid w:val="0038226B"/>
    <w:rsid w:val="003B45AE"/>
    <w:rsid w:val="003E1BD1"/>
    <w:rsid w:val="003E3C10"/>
    <w:rsid w:val="00415C67"/>
    <w:rsid w:val="004B1C7B"/>
    <w:rsid w:val="004C31B3"/>
    <w:rsid w:val="004E5764"/>
    <w:rsid w:val="00580522"/>
    <w:rsid w:val="005A1E26"/>
    <w:rsid w:val="00680DE9"/>
    <w:rsid w:val="006E2930"/>
    <w:rsid w:val="00772C9D"/>
    <w:rsid w:val="007C59E3"/>
    <w:rsid w:val="00842905"/>
    <w:rsid w:val="008439DC"/>
    <w:rsid w:val="00852E35"/>
    <w:rsid w:val="00896CE7"/>
    <w:rsid w:val="008A1D27"/>
    <w:rsid w:val="008D3357"/>
    <w:rsid w:val="008F66B2"/>
    <w:rsid w:val="00966293"/>
    <w:rsid w:val="00967322"/>
    <w:rsid w:val="00977223"/>
    <w:rsid w:val="009A08E2"/>
    <w:rsid w:val="009A287F"/>
    <w:rsid w:val="009B61FA"/>
    <w:rsid w:val="009B6623"/>
    <w:rsid w:val="00AD3AF7"/>
    <w:rsid w:val="00B16C4B"/>
    <w:rsid w:val="00B63B3A"/>
    <w:rsid w:val="00B96DCF"/>
    <w:rsid w:val="00BB22CB"/>
    <w:rsid w:val="00C11A7E"/>
    <w:rsid w:val="00C36161"/>
    <w:rsid w:val="00C36761"/>
    <w:rsid w:val="00CA2B2D"/>
    <w:rsid w:val="00CD78C8"/>
    <w:rsid w:val="00D0614C"/>
    <w:rsid w:val="00D0672D"/>
    <w:rsid w:val="00D10BD6"/>
    <w:rsid w:val="00D8648A"/>
    <w:rsid w:val="00DB4B7E"/>
    <w:rsid w:val="00E0317C"/>
    <w:rsid w:val="00E0440D"/>
    <w:rsid w:val="00E45677"/>
    <w:rsid w:val="00F46A0E"/>
    <w:rsid w:val="00F47BC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BodyTextIndented">
    <w:name w:val="Body Text Indented"/>
    <w:basedOn w:val="Normal"/>
    <w:link w:val="BodyTextIndentedCharChar"/>
    <w:qFormat/>
    <w:rsid w:val="0038226B"/>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38226B"/>
    <w:rPr>
      <w:rFonts w:eastAsia="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BodyTextIndented">
    <w:name w:val="Body Text Indented"/>
    <w:basedOn w:val="Normal"/>
    <w:link w:val="BodyTextIndentedCharChar"/>
    <w:qFormat/>
    <w:rsid w:val="0038226B"/>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38226B"/>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80</TotalTime>
  <Pages>3</Pages>
  <Words>790</Words>
  <Characters>4239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Wharton, Laurie</dc:creator>
  <cp:lastModifiedBy>Brown, Lisa</cp:lastModifiedBy>
  <cp:revision>27</cp:revision>
  <cp:lastPrinted>2015-01-29T20:24:00Z</cp:lastPrinted>
  <dcterms:created xsi:type="dcterms:W3CDTF">2015-01-26T20:16:00Z</dcterms:created>
  <dcterms:modified xsi:type="dcterms:W3CDTF">2015-01-29T20:24:00Z</dcterms:modified>
</cp:coreProperties>
</file>